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#16</w:t>
      </w:r>
      <w:r w:rsidR="00FC514D">
        <w:rPr>
          <w:rFonts w:ascii="Arial" w:hAnsi="Arial" w:cs="Arial"/>
          <w:b/>
          <w:bCs/>
          <w:sz w:val="24"/>
        </w:rPr>
        <w:t>8</w:t>
      </w:r>
      <w:r w:rsidR="000B3922" w:rsidRPr="00F76B76">
        <w:rPr>
          <w:rFonts w:ascii="Arial" w:hAnsi="Arial" w:cs="Arial"/>
          <w:b/>
          <w:bCs/>
          <w:sz w:val="24"/>
          <w:szCs w:val="24"/>
        </w:rPr>
        <w:tab/>
      </w:r>
      <w:r w:rsidR="000B3922" w:rsidRPr="00D91143">
        <w:rPr>
          <w:rFonts w:ascii="Arial" w:hAnsi="Arial" w:cs="Arial"/>
          <w:b/>
          <w:bCs/>
          <w:sz w:val="24"/>
          <w:szCs w:val="24"/>
        </w:rPr>
        <w:t>S2-</w:t>
      </w:r>
      <w:bookmarkStart w:id="0" w:name="_GoBack"/>
      <w:bookmarkEnd w:id="0"/>
      <w:r w:rsidR="00255BC1" w:rsidRPr="00255BC1">
        <w:rPr>
          <w:rFonts w:ascii="Arial" w:hAnsi="Arial" w:cs="Arial"/>
          <w:b/>
          <w:bCs/>
          <w:sz w:val="24"/>
          <w:szCs w:val="24"/>
        </w:rPr>
        <w:t>2503689</w:t>
      </w:r>
    </w:p>
    <w:p w:rsidR="000B3922" w:rsidRPr="004B0485" w:rsidRDefault="00FC514D" w:rsidP="000B3922">
      <w:pPr>
        <w:pBdr>
          <w:bottom w:val="single" w:sz="6" w:space="0" w:color="auto"/>
        </w:pBdr>
        <w:tabs>
          <w:tab w:val="right" w:pos="9638"/>
        </w:tabs>
        <w:rPr>
          <w:rFonts w:ascii="Arial" w:hAnsi="Arial" w:cs="Arial"/>
          <w:b/>
          <w:bCs/>
          <w:sz w:val="24"/>
          <w:szCs w:val="24"/>
        </w:rPr>
      </w:pPr>
      <w:r w:rsidRPr="00FC514D">
        <w:rPr>
          <w:rFonts w:ascii="Arial" w:hAnsi="Arial" w:cs="Arial"/>
          <w:b/>
          <w:bCs/>
          <w:sz w:val="24"/>
        </w:rPr>
        <w:t>07 - 11 April, 2025, Goteborg, Sweden</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1F2EB9">
        <w:rPr>
          <w:rFonts w:ascii="Arial" w:hAnsi="Arial" w:cs="Arial"/>
          <w:b/>
          <w:bCs/>
          <w:color w:val="0000CC"/>
          <w:sz w:val="24"/>
          <w:szCs w:val="24"/>
        </w:rPr>
        <w:t>5</w:t>
      </w:r>
      <w:r w:rsidR="0087112D">
        <w:rPr>
          <w:rFonts w:ascii="Arial" w:hAnsi="Arial" w:cs="Arial"/>
          <w:b/>
          <w:bCs/>
          <w:color w:val="0000CC"/>
          <w:sz w:val="24"/>
          <w:szCs w:val="24"/>
        </w:rPr>
        <w:t>xxxxx</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rsidP="006F65DC">
      <w:pPr>
        <w:ind w:left="2127" w:hanging="2127"/>
        <w:rPr>
          <w:rFonts w:ascii="Arial" w:hAnsi="Arial" w:cs="Arial"/>
          <w:b/>
        </w:rPr>
      </w:pPr>
      <w:r>
        <w:rPr>
          <w:rFonts w:ascii="Arial" w:hAnsi="Arial" w:cs="Arial"/>
          <w:b/>
        </w:rPr>
        <w:t>Title:</w:t>
      </w:r>
      <w:r>
        <w:rPr>
          <w:rFonts w:ascii="Arial" w:hAnsi="Arial" w:cs="Arial"/>
          <w:b/>
        </w:rPr>
        <w:tab/>
      </w:r>
      <w:proofErr w:type="spellStart"/>
      <w:r w:rsidR="00B4499A" w:rsidRPr="00B4499A">
        <w:rPr>
          <w:rFonts w:ascii="Arial" w:hAnsi="Arial" w:cs="Arial"/>
          <w:b/>
        </w:rPr>
        <w:t>pCR</w:t>
      </w:r>
      <w:proofErr w:type="spellEnd"/>
      <w:r w:rsidR="00B4499A" w:rsidRPr="00B4499A">
        <w:rPr>
          <w:rFonts w:ascii="Arial" w:hAnsi="Arial" w:cs="Arial"/>
          <w:b/>
        </w:rPr>
        <w:t xml:space="preserve"> to TS 23.</w:t>
      </w:r>
      <w:r w:rsidR="00FC514D">
        <w:rPr>
          <w:rFonts w:ascii="Arial" w:hAnsi="Arial" w:cs="Arial"/>
          <w:b/>
        </w:rPr>
        <w:t>369</w:t>
      </w:r>
      <w:r w:rsidR="00B4499A" w:rsidRPr="00B4499A">
        <w:rPr>
          <w:rFonts w:ascii="Arial" w:hAnsi="Arial" w:cs="Arial"/>
          <w:b/>
        </w:rPr>
        <w:t xml:space="preserve">: </w:t>
      </w:r>
      <w:r w:rsidR="003A5A08" w:rsidRPr="003A5A08">
        <w:rPr>
          <w:rFonts w:ascii="Arial" w:hAnsi="Arial" w:cs="Arial"/>
          <w:b/>
        </w:rPr>
        <w:t xml:space="preserve">Clarification on </w:t>
      </w:r>
      <w:proofErr w:type="spellStart"/>
      <w:r w:rsidR="003A5A08" w:rsidRPr="003A5A08">
        <w:rPr>
          <w:rFonts w:ascii="Arial" w:hAnsi="Arial" w:cs="Arial"/>
          <w:b/>
        </w:rPr>
        <w:t>AIoT</w:t>
      </w:r>
      <w:proofErr w:type="spellEnd"/>
      <w:r w:rsidR="003A5A08" w:rsidRPr="003A5A08">
        <w:rPr>
          <w:rFonts w:ascii="Arial" w:hAnsi="Arial" w:cs="Arial"/>
          <w:b/>
        </w:rPr>
        <w:t xml:space="preserve"> P</w:t>
      </w:r>
      <w:r w:rsidR="003A5A08">
        <w:rPr>
          <w:rFonts w:ascii="Arial" w:hAnsi="Arial" w:cs="Arial"/>
          <w:b/>
        </w:rPr>
        <w:t>ro</w:t>
      </w:r>
      <w:r w:rsidR="003A5A08" w:rsidRPr="003A5A08">
        <w:rPr>
          <w:rFonts w:ascii="Arial" w:hAnsi="Arial" w:cs="Arial"/>
          <w:b/>
        </w:rPr>
        <w:t>cedure</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540CE">
        <w:rPr>
          <w:rFonts w:ascii="Arial" w:hAnsi="Arial" w:cs="Arial"/>
          <w:b/>
        </w:rPr>
        <w:t>.</w:t>
      </w:r>
      <w:r w:rsidR="001F2EB9">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8210A" w:rsidRPr="009D29EF">
        <w:rPr>
          <w:rFonts w:ascii="Arial" w:hAnsi="Arial" w:cs="Arial"/>
          <w:b/>
        </w:rPr>
        <w:t>AmbientIoT</w:t>
      </w:r>
      <w:r w:rsidR="001553A4">
        <w:rPr>
          <w:rFonts w:ascii="Arial" w:hAnsi="Arial" w:cs="Arial"/>
          <w:b/>
        </w:rPr>
        <w:t>-ARC</w:t>
      </w:r>
      <w:r w:rsidR="00A8210A">
        <w:rPr>
          <w:rFonts w:ascii="Arial" w:hAnsi="Arial" w:cs="Arial"/>
          <w:b/>
        </w:rPr>
        <w:t xml:space="preserve"> / Rel-19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3A5A08">
        <w:rPr>
          <w:rFonts w:ascii="Arial" w:hAnsi="Arial" w:cs="Arial"/>
          <w:i/>
        </w:rPr>
        <w:t>update</w:t>
      </w:r>
      <w:r w:rsidR="009C41D0">
        <w:rPr>
          <w:rFonts w:ascii="Arial" w:hAnsi="Arial" w:cs="Arial"/>
          <w:i/>
        </w:rPr>
        <w:t xml:space="preserve">s </w:t>
      </w:r>
      <w:proofErr w:type="spellStart"/>
      <w:r w:rsidR="00475E3A">
        <w:rPr>
          <w:rFonts w:ascii="Arial" w:hAnsi="Arial" w:cs="Arial"/>
          <w:i/>
        </w:rPr>
        <w:t>AIoT</w:t>
      </w:r>
      <w:proofErr w:type="spellEnd"/>
      <w:r w:rsidR="00475E3A">
        <w:rPr>
          <w:rFonts w:ascii="Arial" w:hAnsi="Arial" w:cs="Arial"/>
          <w:i/>
        </w:rPr>
        <w:t xml:space="preserve"> </w:t>
      </w:r>
      <w:r w:rsidR="00685871">
        <w:rPr>
          <w:rFonts w:ascii="Arial" w:hAnsi="Arial" w:cs="Arial"/>
          <w:i/>
        </w:rPr>
        <w:t>Inventory and Command procedures to address the EN and fix some wrong service names</w:t>
      </w:r>
      <w:r w:rsidR="00295384">
        <w:rPr>
          <w:rFonts w:ascii="Arial" w:hAnsi="Arial" w:cs="Arial"/>
          <w:i/>
        </w:rPr>
        <w:t>.</w:t>
      </w:r>
    </w:p>
    <w:p w:rsidR="001E434F" w:rsidRDefault="001E434F" w:rsidP="00F70E87">
      <w:pPr>
        <w:rPr>
          <w:rFonts w:ascii="Arial" w:hAnsi="Arial" w:cs="Arial"/>
          <w:i/>
          <w:lang w:eastAsia="zh-CN"/>
        </w:rPr>
      </w:pPr>
    </w:p>
    <w:p w:rsidR="00334F21" w:rsidRPr="0087112D" w:rsidRDefault="00C40F02" w:rsidP="00387FDA">
      <w:pPr>
        <w:pStyle w:val="1"/>
        <w:rPr>
          <w:rFonts w:ascii="Times New Roman" w:hAnsi="Times New Roman"/>
          <w:color w:val="000000"/>
          <w:sz w:val="20"/>
          <w:lang w:eastAsia="zh-CN"/>
        </w:rPr>
      </w:pPr>
      <w:r>
        <w:t>1</w:t>
      </w:r>
      <w:r w:rsidR="00387FDA" w:rsidRPr="006A19F0">
        <w:t xml:space="preserve">. </w:t>
      </w:r>
      <w:r w:rsidR="008512A1">
        <w:rPr>
          <w:rFonts w:eastAsia="宋体"/>
          <w:lang w:eastAsia="zh-CN"/>
        </w:rPr>
        <w:t>Discussion</w:t>
      </w:r>
    </w:p>
    <w:p w:rsidR="00467555" w:rsidRPr="00956886" w:rsidRDefault="0082655C" w:rsidP="0030747C">
      <w:pPr>
        <w:rPr>
          <w:rFonts w:eastAsiaTheme="minorEastAsia"/>
          <w:lang w:eastAsia="zh-CN"/>
        </w:rPr>
      </w:pPr>
      <w:r>
        <w:rPr>
          <w:lang w:eastAsia="zh-CN"/>
        </w:rPr>
        <w:t xml:space="preserve">Regarding the following EN related to </w:t>
      </w:r>
      <w:r w:rsidR="00956886">
        <w:rPr>
          <w:lang w:eastAsia="zh-CN"/>
        </w:rPr>
        <w:t xml:space="preserve">indication of following </w:t>
      </w:r>
      <w:r w:rsidR="00B0365D">
        <w:rPr>
          <w:lang w:eastAsia="zh-CN"/>
        </w:rPr>
        <w:t>C</w:t>
      </w:r>
      <w:r w:rsidR="00956886">
        <w:rPr>
          <w:lang w:eastAsia="zh-CN"/>
        </w:rPr>
        <w:t>ommand in the Inventory Request</w:t>
      </w:r>
      <w:r>
        <w:rPr>
          <w:lang w:eastAsia="zh-CN"/>
        </w:rPr>
        <w:t xml:space="preserve">, </w:t>
      </w:r>
      <w:r w:rsidR="00956886">
        <w:rPr>
          <w:lang w:eastAsia="zh-CN"/>
        </w:rPr>
        <w:t>it is proposed to include this indication</w:t>
      </w:r>
      <w:r w:rsidR="00956886">
        <w:rPr>
          <w:rFonts w:eastAsiaTheme="minorEastAsia" w:hint="eastAsia"/>
          <w:lang w:eastAsia="zh-CN"/>
        </w:rPr>
        <w:t xml:space="preserve"> </w:t>
      </w:r>
      <w:r w:rsidR="00956886">
        <w:rPr>
          <w:rFonts w:eastAsiaTheme="minorEastAsia"/>
          <w:lang w:eastAsia="zh-CN"/>
        </w:rPr>
        <w:t>in the</w:t>
      </w:r>
      <w:r w:rsidR="00956886">
        <w:rPr>
          <w:rFonts w:eastAsiaTheme="minorEastAsia" w:hint="eastAsia"/>
          <w:lang w:eastAsia="zh-CN"/>
        </w:rPr>
        <w:t xml:space="preserve"> </w:t>
      </w:r>
      <w:r w:rsidR="00956886">
        <w:rPr>
          <w:rFonts w:eastAsiaTheme="minorEastAsia"/>
          <w:lang w:eastAsia="zh-CN"/>
        </w:rPr>
        <w:t xml:space="preserve">request. </w:t>
      </w:r>
      <w:r w:rsidR="003057E1">
        <w:rPr>
          <w:rFonts w:eastAsiaTheme="minorEastAsia"/>
          <w:lang w:eastAsia="zh-CN"/>
        </w:rPr>
        <w:t xml:space="preserve">The </w:t>
      </w:r>
      <w:r w:rsidR="00956886">
        <w:rPr>
          <w:rFonts w:eastAsiaTheme="minorEastAsia"/>
          <w:lang w:eastAsia="zh-CN"/>
        </w:rPr>
        <w:t xml:space="preserve">NG-RAN </w:t>
      </w:r>
      <w:r w:rsidR="00B0365D">
        <w:rPr>
          <w:rFonts w:eastAsiaTheme="minorEastAsia"/>
          <w:lang w:eastAsia="zh-CN"/>
        </w:rPr>
        <w:t xml:space="preserve">will differentiate the Inventory only and Inventory + Command Requests, e.g., </w:t>
      </w:r>
      <w:r w:rsidR="003057E1">
        <w:rPr>
          <w:rFonts w:eastAsiaTheme="minorEastAsia"/>
          <w:lang w:eastAsia="zh-CN"/>
        </w:rPr>
        <w:t xml:space="preserve">the NG-RAN may </w:t>
      </w:r>
      <w:r w:rsidR="00B0365D">
        <w:rPr>
          <w:rFonts w:eastAsiaTheme="minorEastAsia"/>
          <w:lang w:eastAsia="zh-CN"/>
        </w:rPr>
        <w:t>hold the radio resource allocated for the Inventory Request and us</w:t>
      </w:r>
      <w:r w:rsidR="003057E1">
        <w:rPr>
          <w:rFonts w:eastAsiaTheme="minorEastAsia"/>
          <w:lang w:eastAsia="zh-CN"/>
        </w:rPr>
        <w:t>e</w:t>
      </w:r>
      <w:r w:rsidR="00B0365D">
        <w:rPr>
          <w:rFonts w:eastAsiaTheme="minorEastAsia"/>
          <w:lang w:eastAsia="zh-CN"/>
        </w:rPr>
        <w:t xml:space="preserve"> it for the following Command Request in the scenario of Inventory + Command.</w:t>
      </w:r>
    </w:p>
    <w:p w:rsidR="00956886" w:rsidRPr="00956886" w:rsidRDefault="00956886" w:rsidP="00956886">
      <w:pPr>
        <w:pStyle w:val="EditorsNote"/>
        <w:rPr>
          <w:i/>
        </w:rPr>
      </w:pPr>
      <w:r w:rsidRPr="00956886">
        <w:rPr>
          <w:i/>
        </w:rPr>
        <w:t>Editor's note:</w:t>
      </w:r>
      <w:r w:rsidRPr="00956886">
        <w:rPr>
          <w:i/>
        </w:rPr>
        <w:tab/>
        <w:t xml:space="preserve">Whether the Inventory Request sent to </w:t>
      </w:r>
      <w:proofErr w:type="spellStart"/>
      <w:r w:rsidRPr="00956886">
        <w:rPr>
          <w:i/>
        </w:rPr>
        <w:t>AIoT</w:t>
      </w:r>
      <w:proofErr w:type="spellEnd"/>
      <w:r w:rsidRPr="00956886">
        <w:rPr>
          <w:i/>
        </w:rPr>
        <w:t xml:space="preserve"> RAN includes indication about whether there will be a follow up command or not needs to be determined.</w:t>
      </w:r>
    </w:p>
    <w:p w:rsidR="00B0365D" w:rsidRDefault="00B0365D" w:rsidP="0030747C">
      <w:pPr>
        <w:rPr>
          <w:rFonts w:eastAsiaTheme="minorEastAsia"/>
          <w:lang w:eastAsia="zh-CN"/>
        </w:rPr>
      </w:pPr>
    </w:p>
    <w:p w:rsidR="007D28C1" w:rsidRPr="00B0365D" w:rsidRDefault="00B0365D" w:rsidP="0030747C">
      <w:pPr>
        <w:rPr>
          <w:rFonts w:eastAsiaTheme="minorEastAsia"/>
          <w:lang w:eastAsia="zh-CN"/>
        </w:rPr>
      </w:pPr>
      <w:r>
        <w:rPr>
          <w:rFonts w:eastAsiaTheme="minorEastAsia" w:hint="eastAsia"/>
          <w:lang w:eastAsia="zh-CN"/>
        </w:rPr>
        <w:t>I</w:t>
      </w:r>
      <w:r>
        <w:rPr>
          <w:rFonts w:eastAsiaTheme="minorEastAsia"/>
          <w:lang w:eastAsia="zh-CN"/>
        </w:rPr>
        <w:t xml:space="preserve">n several steps of </w:t>
      </w:r>
      <w:proofErr w:type="spellStart"/>
      <w:r>
        <w:rPr>
          <w:rFonts w:eastAsiaTheme="minorEastAsia"/>
          <w:lang w:eastAsia="zh-CN"/>
        </w:rPr>
        <w:t>AIoT</w:t>
      </w:r>
      <w:proofErr w:type="spellEnd"/>
      <w:r>
        <w:rPr>
          <w:rFonts w:eastAsiaTheme="minorEastAsia"/>
          <w:lang w:eastAsia="zh-CN"/>
        </w:rPr>
        <w:t xml:space="preserve"> Inventory and Command procedures, the services provided by AMF, AIOTF and NEF are used, some service names are wrong; the paper fixes these wrong service names</w:t>
      </w:r>
      <w:r w:rsidR="00690503">
        <w:rPr>
          <w:rFonts w:eastAsiaTheme="minorEastAsia"/>
          <w:lang w:eastAsia="zh-CN"/>
        </w:rPr>
        <w:t xml:space="preserve"> to align with the service definition in clause 7</w:t>
      </w:r>
      <w:r>
        <w:rPr>
          <w:rFonts w:eastAsiaTheme="minorEastAsia"/>
          <w:lang w:eastAsia="zh-CN"/>
        </w:rPr>
        <w:t>.</w:t>
      </w:r>
    </w:p>
    <w:p w:rsidR="00B0365D" w:rsidRPr="008D6D1E" w:rsidRDefault="00B0365D"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703991">
        <w:rPr>
          <w:rFonts w:eastAsia="宋体"/>
          <w:lang w:eastAsia="zh-CN"/>
        </w:rPr>
        <w:t>S</w:t>
      </w:r>
      <w:r>
        <w:rPr>
          <w:lang w:eastAsia="zh-CN"/>
        </w:rPr>
        <w:t xml:space="preserve"> 23.</w:t>
      </w:r>
      <w:r w:rsidR="003E229F">
        <w:rPr>
          <w:rFonts w:eastAsia="宋体"/>
          <w:lang w:eastAsia="zh-CN"/>
        </w:rPr>
        <w:t>369</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3057E1" w:rsidRDefault="003057E1" w:rsidP="003057E1">
      <w:pPr>
        <w:pStyle w:val="3"/>
        <w:rPr>
          <w:lang w:val="en-US" w:eastAsia="zh-CN"/>
        </w:rPr>
      </w:pPr>
      <w:bookmarkStart w:id="1" w:name="_Toc191462391"/>
      <w:bookmarkStart w:id="2" w:name="_Toc326248711"/>
      <w:bookmarkStart w:id="3" w:name="_Toc22214911"/>
      <w:bookmarkStart w:id="4" w:name="_Toc510604409"/>
      <w:r>
        <w:rPr>
          <w:lang w:val="en-US" w:eastAsia="zh-CN"/>
        </w:rPr>
        <w:t>6.2.2</w:t>
      </w:r>
      <w:r>
        <w:rPr>
          <w:lang w:val="en-US" w:eastAsia="zh-CN"/>
        </w:rPr>
        <w:tab/>
        <w:t>Inventory Procedure</w:t>
      </w:r>
      <w:bookmarkEnd w:id="1"/>
    </w:p>
    <w:p w:rsidR="003057E1" w:rsidRPr="00E710B4" w:rsidRDefault="003057E1" w:rsidP="003057E1">
      <w:pPr>
        <w:rPr>
          <w:lang w:val="en-US" w:eastAsia="zh-CN"/>
        </w:rPr>
      </w:pPr>
      <w:r w:rsidRPr="00E710B4">
        <w:rPr>
          <w:lang w:val="en-US" w:eastAsia="zh-CN"/>
        </w:rPr>
        <w:t>Figure 6.2.2-1 describes the inventory procedure.</w:t>
      </w:r>
    </w:p>
    <w:bookmarkStart w:id="5" w:name="_MON_1798378402"/>
    <w:bookmarkEnd w:id="5"/>
    <w:p w:rsidR="003057E1" w:rsidRPr="00E710B4" w:rsidRDefault="003057E1" w:rsidP="003057E1">
      <w:pPr>
        <w:pStyle w:val="TH"/>
        <w:rPr>
          <w:rFonts w:eastAsia="宋体"/>
          <w:lang w:val="en-US" w:eastAsia="zh-CN"/>
        </w:rPr>
      </w:pPr>
      <w:r w:rsidRPr="00E710B4">
        <w:rPr>
          <w:rFonts w:eastAsia="宋体"/>
          <w:lang w:val="en-US" w:eastAsia="zh-CN"/>
        </w:rPr>
        <w:object w:dxaOrig="9250" w:dyaOrig="8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404.9pt" o:ole="">
            <v:imagedata r:id="rId8" o:title=""/>
          </v:shape>
          <o:OLEObject Type="Embed" ProgID="Word.Document.12" ShapeID="_x0000_i1025" DrawAspect="Content" ObjectID="_1804696981" r:id="rId9">
            <o:FieldCodes>\s</o:FieldCodes>
          </o:OLEObject>
        </w:object>
      </w:r>
    </w:p>
    <w:p w:rsidR="003057E1" w:rsidRPr="00E710B4" w:rsidRDefault="003057E1" w:rsidP="003057E1">
      <w:pPr>
        <w:pStyle w:val="TF"/>
        <w:rPr>
          <w:lang w:eastAsia="zh-CN"/>
        </w:rPr>
      </w:pPr>
      <w:r w:rsidRPr="00E710B4">
        <w:rPr>
          <w:lang w:eastAsia="zh-CN"/>
        </w:rPr>
        <w:t>Figure 6.2.2-1: Inventory Procedure</w:t>
      </w:r>
    </w:p>
    <w:p w:rsidR="003057E1" w:rsidRPr="00E710B4" w:rsidRDefault="003057E1" w:rsidP="003057E1">
      <w:pPr>
        <w:pStyle w:val="B1"/>
      </w:pPr>
      <w:r w:rsidRPr="00E710B4">
        <w:t>1.</w:t>
      </w:r>
      <w:r w:rsidRPr="00E710B4">
        <w:tab/>
        <w:t xml:space="preserve">The AF invokes </w:t>
      </w:r>
      <w:proofErr w:type="spellStart"/>
      <w:r w:rsidRPr="00E710B4">
        <w:t>Nnef_AIoT_</w:t>
      </w:r>
      <w:proofErr w:type="gramStart"/>
      <w:r w:rsidRPr="00E710B4">
        <w:t>Inventory</w:t>
      </w:r>
      <w:proofErr w:type="spellEnd"/>
      <w:r w:rsidRPr="00E710B4">
        <w:t>(</w:t>
      </w:r>
      <w:proofErr w:type="gramEnd"/>
      <w:r w:rsidRPr="00E710B4">
        <w:t>AF ID,</w:t>
      </w:r>
      <w:r>
        <w:t> </w:t>
      </w:r>
      <w:r w:rsidRPr="00E710B4">
        <w:t>[Target area information],</w:t>
      </w:r>
      <w:r>
        <w:rPr>
          <w:lang w:eastAsia="zh-CN"/>
        </w:rPr>
        <w:t> </w:t>
      </w:r>
      <w:r w:rsidRPr="00E710B4">
        <w:rPr>
          <w:lang w:eastAsia="zh-CN"/>
        </w:rPr>
        <w:t>[</w:t>
      </w:r>
      <w:proofErr w:type="spellStart"/>
      <w:r w:rsidRPr="00E710B4">
        <w:rPr>
          <w:lang w:eastAsia="zh-CN"/>
        </w:rPr>
        <w:t>AIoT</w:t>
      </w:r>
      <w:proofErr w:type="spellEnd"/>
      <w:r w:rsidRPr="00E710B4">
        <w:rPr>
          <w:lang w:eastAsia="zh-CN"/>
        </w:rPr>
        <w:t xml:space="preserve">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E710B4">
        <w:t xml:space="preserve">  service operation request to the NEF.</w:t>
      </w:r>
    </w:p>
    <w:p w:rsidR="003057E1" w:rsidRPr="00E710B4" w:rsidRDefault="003057E1" w:rsidP="003057E1">
      <w:pPr>
        <w:pStyle w:val="EditorsNote"/>
      </w:pPr>
      <w:r>
        <w:t>Editor's note:</w:t>
      </w:r>
      <w:r>
        <w:tab/>
        <w:t>The parameters for the inventory service operation need further definition.</w:t>
      </w:r>
    </w:p>
    <w:p w:rsidR="003057E1" w:rsidRPr="00E710B4" w:rsidRDefault="003057E1" w:rsidP="003057E1">
      <w:pPr>
        <w:pStyle w:val="B1"/>
      </w:pPr>
      <w:r w:rsidRPr="00E710B4">
        <w:t>2.</w:t>
      </w:r>
      <w:r w:rsidRPr="00E710B4">
        <w:tab/>
        <w:t>The NEF selects the AIOTF to handle the request.</w:t>
      </w:r>
    </w:p>
    <w:p w:rsidR="003057E1" w:rsidRPr="00E710B4" w:rsidRDefault="003057E1" w:rsidP="003057E1">
      <w:pPr>
        <w:pStyle w:val="EditorsNote"/>
      </w:pPr>
      <w:r>
        <w:t>Editor's note:</w:t>
      </w:r>
      <w:r>
        <w:tab/>
        <w:t>How the NEF selects the AIOTF needs further definition.</w:t>
      </w:r>
    </w:p>
    <w:p w:rsidR="003057E1" w:rsidRPr="00E710B4" w:rsidRDefault="003057E1" w:rsidP="003057E1">
      <w:pPr>
        <w:pStyle w:val="B1"/>
      </w:pPr>
      <w:r w:rsidRPr="00E710B4">
        <w:t>3.</w:t>
      </w:r>
      <w:r w:rsidRPr="00E710B4">
        <w:tab/>
        <w:t xml:space="preserve">The NEF invokes the </w:t>
      </w:r>
      <w:proofErr w:type="spellStart"/>
      <w:r w:rsidRPr="00E710B4">
        <w:rPr>
          <w:rFonts w:eastAsia="等线"/>
          <w:lang w:eastAsia="zh-CN"/>
        </w:rPr>
        <w:t>Naiotf_</w:t>
      </w:r>
      <w:r w:rsidRPr="00E710B4">
        <w:rPr>
          <w:rFonts w:eastAsia="宋体"/>
        </w:rPr>
        <w:t>AIoT_</w:t>
      </w:r>
      <w:proofErr w:type="gramStart"/>
      <w:r w:rsidRPr="00E710B4">
        <w:rPr>
          <w:rFonts w:eastAsia="宋体"/>
        </w:rPr>
        <w:t>Inventory</w:t>
      </w:r>
      <w:proofErr w:type="spellEnd"/>
      <w:r w:rsidRPr="00E710B4">
        <w:rPr>
          <w:rFonts w:eastAsia="宋体"/>
        </w:rPr>
        <w:t>(</w:t>
      </w:r>
      <w:proofErr w:type="gramEnd"/>
      <w:r w:rsidRPr="00E710B4">
        <w:t>AF ID,</w:t>
      </w:r>
      <w:r>
        <w:t> </w:t>
      </w:r>
      <w:r w:rsidRPr="00E710B4">
        <w:t>[Target area information],</w:t>
      </w:r>
      <w:r>
        <w:rPr>
          <w:lang w:eastAsia="zh-CN"/>
        </w:rPr>
        <w:t> </w:t>
      </w:r>
      <w:r w:rsidRPr="00E710B4">
        <w:rPr>
          <w:lang w:eastAsia="zh-CN"/>
        </w:rPr>
        <w:t>[</w:t>
      </w:r>
      <w:proofErr w:type="spellStart"/>
      <w:r w:rsidRPr="00E710B4">
        <w:rPr>
          <w:lang w:eastAsia="zh-CN"/>
        </w:rPr>
        <w:t>AIoT</w:t>
      </w:r>
      <w:proofErr w:type="spellEnd"/>
      <w:r w:rsidRPr="00E710B4">
        <w:rPr>
          <w:lang w:eastAsia="zh-CN"/>
        </w:rPr>
        <w:t xml:space="preserve">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E710B4">
        <w:rPr>
          <w:rFonts w:eastAsia="等线"/>
          <w:lang w:eastAsia="zh-CN"/>
        </w:rPr>
        <w:t xml:space="preserve"> </w:t>
      </w:r>
      <w:r w:rsidRPr="00E710B4">
        <w:t>service operation towards to the selected AIOTF.</w:t>
      </w:r>
    </w:p>
    <w:p w:rsidR="003057E1" w:rsidRPr="00E710B4" w:rsidRDefault="003057E1" w:rsidP="003057E1">
      <w:pPr>
        <w:pStyle w:val="B1"/>
      </w:pPr>
      <w:r w:rsidRPr="00E710B4">
        <w:t>4.</w:t>
      </w:r>
      <w:r w:rsidRPr="00E710B4">
        <w:tab/>
        <w:t xml:space="preserve">The AIOTF receives the </w:t>
      </w:r>
      <w:proofErr w:type="spellStart"/>
      <w:r w:rsidRPr="00E710B4">
        <w:t>AIoT</w:t>
      </w:r>
      <w:proofErr w:type="spellEnd"/>
      <w:r w:rsidRPr="00E710B4">
        <w:t xml:space="preserve"> service operation request and checks the parameters included in the request. 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rsidR="003057E1" w:rsidRPr="00E710B4" w:rsidRDefault="003057E1" w:rsidP="003057E1">
      <w:pPr>
        <w:pStyle w:val="B1"/>
      </w:pPr>
      <w:r w:rsidRPr="00E710B4">
        <w:tab/>
        <w:t xml:space="preserve">The AIOTF generates a correlation ID corresponding to this AF service operation request, as well as the </w:t>
      </w:r>
      <w:proofErr w:type="spellStart"/>
      <w:r w:rsidRPr="00E710B4">
        <w:rPr>
          <w:rFonts w:eastAsia="等线"/>
        </w:rPr>
        <w:t>AIoT</w:t>
      </w:r>
      <w:proofErr w:type="spellEnd"/>
      <w:r w:rsidRPr="00E710B4">
        <w:rPr>
          <w:rFonts w:eastAsia="等线"/>
        </w:rPr>
        <w:t xml:space="preserve"> Device Identification information</w:t>
      </w:r>
      <w:r w:rsidRPr="00E710B4">
        <w:t xml:space="preserve"> to be included in the paging message sent by </w:t>
      </w:r>
      <w:proofErr w:type="spellStart"/>
      <w:r w:rsidRPr="00E710B4">
        <w:t>AIoT</w:t>
      </w:r>
      <w:proofErr w:type="spellEnd"/>
      <w:r w:rsidRPr="00E710B4">
        <w:t xml:space="preserve"> RAN.</w:t>
      </w:r>
    </w:p>
    <w:p w:rsidR="003057E1" w:rsidRPr="00E710B4" w:rsidRDefault="003057E1" w:rsidP="003057E1">
      <w:pPr>
        <w:pStyle w:val="B1"/>
        <w:rPr>
          <w:rFonts w:eastAsia="MS Mincho"/>
        </w:rPr>
      </w:pPr>
      <w:r>
        <w:rPr>
          <w:rFonts w:eastAsia="MS Mincho"/>
        </w:rPr>
        <w:tab/>
        <w:t>AIOTF performs Reader Selection, see clause 5.3.</w:t>
      </w:r>
    </w:p>
    <w:p w:rsidR="003057E1" w:rsidRDefault="003057E1" w:rsidP="003057E1">
      <w:pPr>
        <w:pStyle w:val="B1"/>
      </w:pPr>
      <w:r>
        <w:tab/>
        <w:t xml:space="preserve">The AIOTF may also use the last serving Reader to assist with determining which Readers to use for </w:t>
      </w:r>
      <w:proofErr w:type="gramStart"/>
      <w:r>
        <w:t>an</w:t>
      </w:r>
      <w:proofErr w:type="gramEnd"/>
      <w:r>
        <w:t xml:space="preserve"> AFs request targeting for a specific </w:t>
      </w:r>
      <w:proofErr w:type="spellStart"/>
      <w:r>
        <w:t>AIoT</w:t>
      </w:r>
      <w:proofErr w:type="spellEnd"/>
      <w:r>
        <w:t xml:space="preserve"> Device.</w:t>
      </w:r>
    </w:p>
    <w:p w:rsidR="003057E1" w:rsidRDefault="003057E1" w:rsidP="003057E1">
      <w:pPr>
        <w:pStyle w:val="B1"/>
      </w:pPr>
      <w:r>
        <w:tab/>
        <w:t>The AIOTF determines assistance information as described in clause 5.4.</w:t>
      </w:r>
    </w:p>
    <w:p w:rsidR="003057E1" w:rsidRPr="00E710B4" w:rsidRDefault="003057E1" w:rsidP="003057E1">
      <w:pPr>
        <w:pStyle w:val="EditorsNote"/>
        <w:rPr>
          <w:rFonts w:eastAsia="MS Mincho"/>
        </w:rPr>
      </w:pPr>
      <w:r>
        <w:rPr>
          <w:rFonts w:eastAsia="MS Mincho"/>
        </w:rPr>
        <w:lastRenderedPageBreak/>
        <w:t>Editor's note:</w:t>
      </w:r>
      <w:r>
        <w:rPr>
          <w:rFonts w:eastAsia="MS Mincho"/>
        </w:rPr>
        <w:tab/>
        <w:t>The authorisation split between the NEF and AIOTF needs alignment with the other clauses in this TS.</w:t>
      </w:r>
    </w:p>
    <w:p w:rsidR="003057E1" w:rsidRDefault="003057E1" w:rsidP="003057E1">
      <w:pPr>
        <w:pStyle w:val="B1"/>
      </w:pPr>
      <w:r>
        <w:t>5.</w:t>
      </w:r>
      <w:r>
        <w:tab/>
        <w:t xml:space="preserve">AIOTF sends the </w:t>
      </w:r>
      <w:proofErr w:type="spellStart"/>
      <w:r>
        <w:t>AIoT</w:t>
      </w:r>
      <w:proofErr w:type="spellEnd"/>
      <w:r>
        <w:t xml:space="preserve"> Inventory Service Response to the NEF containing </w:t>
      </w:r>
      <w:proofErr w:type="gramStart"/>
      <w:r>
        <w:t>the accept</w:t>
      </w:r>
      <w:proofErr w:type="gramEnd"/>
      <w:r>
        <w:t xml:space="preserve"> or reject result for the </w:t>
      </w:r>
      <w:proofErr w:type="spellStart"/>
      <w:r>
        <w:t>AIoT</w:t>
      </w:r>
      <w:proofErr w:type="spellEnd"/>
      <w:r>
        <w:t xml:space="preserve"> Inventory service operation request based on step 4.</w:t>
      </w:r>
    </w:p>
    <w:p w:rsidR="003057E1" w:rsidRDefault="003057E1" w:rsidP="003057E1">
      <w:pPr>
        <w:pStyle w:val="B1"/>
      </w:pPr>
      <w:r>
        <w:t>6.</w:t>
      </w:r>
      <w:r>
        <w:tab/>
        <w:t xml:space="preserve">NEF sends the </w:t>
      </w:r>
      <w:proofErr w:type="spellStart"/>
      <w:r>
        <w:t>AIoT</w:t>
      </w:r>
      <w:proofErr w:type="spellEnd"/>
      <w:r>
        <w:t xml:space="preserve"> service operation response to the AF, containing </w:t>
      </w:r>
      <w:proofErr w:type="gramStart"/>
      <w:r>
        <w:t>the accept</w:t>
      </w:r>
      <w:proofErr w:type="gramEnd"/>
      <w:r>
        <w:t xml:space="preserve"> or reject result for the </w:t>
      </w:r>
      <w:proofErr w:type="spellStart"/>
      <w:r>
        <w:t>AIoT</w:t>
      </w:r>
      <w:proofErr w:type="spellEnd"/>
      <w:r>
        <w:t xml:space="preserve"> Inventory service operation request as specified in clause 8.3.</w:t>
      </w:r>
    </w:p>
    <w:p w:rsidR="003057E1" w:rsidRDefault="003057E1" w:rsidP="003057E1">
      <w:pPr>
        <w:pStyle w:val="B1"/>
      </w:pPr>
      <w:r>
        <w:t>7.</w:t>
      </w:r>
      <w:r>
        <w:tab/>
        <w:t xml:space="preserve">The AIOTF sends the Inventory Request message including the correlation ID, the </w:t>
      </w:r>
      <w:proofErr w:type="spellStart"/>
      <w:r>
        <w:t>AIoT</w:t>
      </w:r>
      <w:proofErr w:type="spellEnd"/>
      <w:r>
        <w:t xml:space="preserve"> Device Identification information to be included in the paging message, and assistance information to the selected </w:t>
      </w:r>
      <w:proofErr w:type="spellStart"/>
      <w:r>
        <w:t>AIoT</w:t>
      </w:r>
      <w:proofErr w:type="spellEnd"/>
      <w:r>
        <w:t xml:space="preserve"> RAN.</w:t>
      </w:r>
    </w:p>
    <w:p w:rsidR="003057E1" w:rsidRDefault="003057E1" w:rsidP="003057E1">
      <w:pPr>
        <w:pStyle w:val="EditorsNote"/>
      </w:pPr>
      <w:r>
        <w:t>Editor's note:</w:t>
      </w:r>
      <w:r>
        <w:tab/>
      </w:r>
      <w:proofErr w:type="spellStart"/>
      <w:r>
        <w:t>AIoT</w:t>
      </w:r>
      <w:proofErr w:type="spellEnd"/>
      <w:r>
        <w:t xml:space="preserve"> Device Identification information needs further definition.</w:t>
      </w:r>
    </w:p>
    <w:p w:rsidR="003057E1" w:rsidDel="006033E8" w:rsidRDefault="003057E1" w:rsidP="003057E1">
      <w:pPr>
        <w:pStyle w:val="EditorsNote"/>
        <w:rPr>
          <w:del w:id="6" w:author="ZTE" w:date="2025-03-27T15:03:00Z"/>
        </w:rPr>
      </w:pPr>
      <w:del w:id="7" w:author="ZTE" w:date="2025-03-27T15:03:00Z">
        <w:r w:rsidDel="006033E8">
          <w:delText>Editor's note:</w:delText>
        </w:r>
        <w:r w:rsidDel="006033E8">
          <w:tab/>
          <w:delText>Whether the Inventory Request sent to AIoT RAN includes indication about whether there will be a follow up command or not needs to be determined.</w:delText>
        </w:r>
      </w:del>
    </w:p>
    <w:p w:rsidR="003057E1" w:rsidRDefault="003057E1" w:rsidP="003057E1">
      <w:pPr>
        <w:pStyle w:val="B1"/>
      </w:pPr>
      <w:r>
        <w:t>8.</w:t>
      </w:r>
      <w:r>
        <w:tab/>
        <w:t xml:space="preserve">The </w:t>
      </w:r>
      <w:proofErr w:type="spellStart"/>
      <w:r>
        <w:t>AIoT</w:t>
      </w:r>
      <w:proofErr w:type="spellEnd"/>
      <w:r>
        <w:t xml:space="preserve"> RAN sends an Inventory Response to the AIOTF with the correlation ID indicating that the Inventory Request is received successfully and will perform the service operation accordingly.</w:t>
      </w:r>
    </w:p>
    <w:p w:rsidR="003057E1" w:rsidRDefault="003057E1" w:rsidP="003057E1">
      <w:pPr>
        <w:pStyle w:val="B1"/>
      </w:pPr>
      <w:r>
        <w:t>9.</w:t>
      </w:r>
      <w:r>
        <w:tab/>
        <w:t xml:space="preserve">Upon reception of the Inventory Request message from the AIOTF, the </w:t>
      </w:r>
      <w:proofErr w:type="spellStart"/>
      <w:r>
        <w:t>AIoT</w:t>
      </w:r>
      <w:proofErr w:type="spellEnd"/>
      <w:r>
        <w:t xml:space="preserve"> Reader(s) will execute the inventory operation.</w:t>
      </w:r>
    </w:p>
    <w:p w:rsidR="003057E1" w:rsidRDefault="003057E1" w:rsidP="003057E1">
      <w:pPr>
        <w:pStyle w:val="B1"/>
      </w:pPr>
      <w:r>
        <w:tab/>
        <w:t xml:space="preserve">If an </w:t>
      </w:r>
      <w:proofErr w:type="spellStart"/>
      <w:r>
        <w:t>AIoT</w:t>
      </w:r>
      <w:proofErr w:type="spellEnd"/>
      <w:r>
        <w:t xml:space="preserve"> device matches the </w:t>
      </w:r>
      <w:proofErr w:type="spellStart"/>
      <w:r>
        <w:t>AIoT</w:t>
      </w:r>
      <w:proofErr w:type="spellEnd"/>
      <w:r>
        <w:t xml:space="preserve"> Device Identification information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Device ID.</w:t>
      </w:r>
    </w:p>
    <w:p w:rsidR="003057E1" w:rsidRPr="00E710B4" w:rsidRDefault="003057E1" w:rsidP="003057E1">
      <w:pPr>
        <w:pStyle w:val="EditorsNote"/>
      </w:pPr>
      <w:r>
        <w:t>Editor's note:</w:t>
      </w:r>
      <w:r>
        <w:tab/>
        <w:t>Whether and how the Device ID is concealed or encrypted will be determined and aligned with SA WG3.</w:t>
      </w:r>
    </w:p>
    <w:p w:rsidR="003057E1" w:rsidRDefault="003057E1" w:rsidP="003057E1">
      <w:pPr>
        <w:pStyle w:val="B1"/>
      </w:pPr>
      <w:r>
        <w:t>10.</w:t>
      </w:r>
      <w:r>
        <w:tab/>
      </w:r>
      <w:proofErr w:type="spellStart"/>
      <w:r>
        <w:t>AIoT</w:t>
      </w:r>
      <w:proofErr w:type="spellEnd"/>
      <w:r>
        <w:t xml:space="preserve"> RAN sends one or more Inventory Report messages to the AIOTF including the correlation ID, Reader ID and the AIOT NAS message(s) from the </w:t>
      </w:r>
      <w:proofErr w:type="spellStart"/>
      <w:r>
        <w:t>AIoT</w:t>
      </w:r>
      <w:proofErr w:type="spellEnd"/>
      <w:r>
        <w:t xml:space="preserve"> Device(s).</w:t>
      </w:r>
    </w:p>
    <w:p w:rsidR="003057E1" w:rsidRDefault="003057E1" w:rsidP="003057E1">
      <w:pPr>
        <w:pStyle w:val="B1"/>
      </w:pPr>
      <w:r>
        <w:t>11.</w:t>
      </w:r>
      <w:r>
        <w:tab/>
        <w:t>The AIOTF validates the results, using local stored device information or device profile data retrieved from the ADM. The AIOTF may aggregate the results.</w:t>
      </w:r>
    </w:p>
    <w:p w:rsidR="003057E1" w:rsidRDefault="003057E1" w:rsidP="003057E1">
      <w:pPr>
        <w:pStyle w:val="B1"/>
      </w:pPr>
      <w:r>
        <w:t>12.</w:t>
      </w:r>
      <w:r>
        <w:tab/>
        <w:t xml:space="preserve">The AIOTF reports the progress of the </w:t>
      </w:r>
      <w:proofErr w:type="spellStart"/>
      <w:ins w:id="8" w:author="ZTE" w:date="2025-03-27T15:28:00Z">
        <w:r w:rsidR="00690503">
          <w:t>N</w:t>
        </w:r>
      </w:ins>
      <w:ins w:id="9" w:author="ZTE" w:date="2025-03-27T15:29:00Z">
        <w:r w:rsidR="003155C6">
          <w:t>a</w:t>
        </w:r>
      </w:ins>
      <w:ins w:id="10" w:author="ZTE" w:date="2025-03-27T15:28:00Z">
        <w:r w:rsidR="00690503">
          <w:t>iotf_</w:t>
        </w:r>
      </w:ins>
      <w:del w:id="11" w:author="ZTE" w:date="2025-03-27T15:28:00Z">
        <w:r w:rsidDel="00690503">
          <w:delText xml:space="preserve">AIoT </w:delText>
        </w:r>
      </w:del>
      <w:ins w:id="12" w:author="ZTE" w:date="2025-03-27T15:28:00Z">
        <w:r w:rsidR="00690503">
          <w:t>AIoT_</w:t>
        </w:r>
      </w:ins>
      <w:del w:id="13" w:author="ZTE" w:date="2025-03-27T15:28:00Z">
        <w:r w:rsidDel="00690503">
          <w:delText xml:space="preserve">inventory </w:delText>
        </w:r>
      </w:del>
      <w:ins w:id="14" w:author="ZTE" w:date="2025-03-27T15:28:00Z">
        <w:r w:rsidR="00690503">
          <w:t>Inventory</w:t>
        </w:r>
        <w:proofErr w:type="spellEnd"/>
        <w:r w:rsidR="00690503">
          <w:t xml:space="preserve"> </w:t>
        </w:r>
      </w:ins>
      <w:r>
        <w:t xml:space="preserve">request to the NEF by sending the </w:t>
      </w:r>
      <w:proofErr w:type="spellStart"/>
      <w:ins w:id="15" w:author="ZTE" w:date="2025-03-27T15:23:00Z">
        <w:r w:rsidR="00690503">
          <w:t>Naiotf_</w:t>
        </w:r>
      </w:ins>
      <w:r>
        <w:t>AIoT_Notify</w:t>
      </w:r>
      <w:proofErr w:type="spellEnd"/>
      <w:r>
        <w:t xml:space="preserve"> message including a list of </w:t>
      </w:r>
      <w:proofErr w:type="spellStart"/>
      <w:r>
        <w:t>AIoT</w:t>
      </w:r>
      <w:proofErr w:type="spellEnd"/>
      <w:r>
        <w:t xml:space="preserve"> Device ID(s).</w:t>
      </w:r>
    </w:p>
    <w:p w:rsidR="003057E1" w:rsidRDefault="003057E1" w:rsidP="003057E1">
      <w:pPr>
        <w:pStyle w:val="EditorsNote"/>
      </w:pPr>
      <w:r>
        <w:t>Editor's note:</w:t>
      </w:r>
      <w:r>
        <w:tab/>
        <w:t>Whether only one, or more than one report is generated by the AIOTF to send to the AF needs clarification.</w:t>
      </w:r>
    </w:p>
    <w:p w:rsidR="003057E1" w:rsidRDefault="003057E1" w:rsidP="003057E1">
      <w:pPr>
        <w:pStyle w:val="B1"/>
      </w:pPr>
      <w:r>
        <w:t>13.</w:t>
      </w:r>
      <w:r>
        <w:tab/>
        <w:t xml:space="preserve">The NEF informs the AF of the outcome of the </w:t>
      </w:r>
      <w:proofErr w:type="spellStart"/>
      <w:ins w:id="16" w:author="ZTE" w:date="2025-03-27T15:27:00Z">
        <w:r w:rsidR="00690503">
          <w:t>Nnef_</w:t>
        </w:r>
      </w:ins>
      <w:r>
        <w:t>AIoT_Inventory</w:t>
      </w:r>
      <w:proofErr w:type="spellEnd"/>
      <w:r>
        <w:t xml:space="preserve"> request by sending the </w:t>
      </w:r>
      <w:proofErr w:type="spellStart"/>
      <w:ins w:id="17" w:author="ZTE" w:date="2025-03-27T15:23:00Z">
        <w:r w:rsidR="00690503">
          <w:t>Nnef_</w:t>
        </w:r>
      </w:ins>
      <w:r>
        <w:t>AIoT_Notify</w:t>
      </w:r>
      <w:proofErr w:type="spellEnd"/>
      <w:r>
        <w:t xml:space="preserve"> message including the </w:t>
      </w:r>
      <w:proofErr w:type="spellStart"/>
      <w:r>
        <w:t>AIoT</w:t>
      </w:r>
      <w:proofErr w:type="spellEnd"/>
      <w:r>
        <w:t xml:space="preserve"> Device ID(s).</w:t>
      </w:r>
    </w:p>
    <w:p w:rsidR="00B0365D" w:rsidRDefault="00B0365D" w:rsidP="00784AAC"/>
    <w:p w:rsidR="00B0365D" w:rsidRDefault="00B0365D" w:rsidP="00B0365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b/>
          <w:noProof/>
          <w:color w:val="C5003D"/>
          <w:sz w:val="28"/>
          <w:szCs w:val="28"/>
          <w:lang w:val="en-US" w:eastAsia="zh-CN"/>
        </w:rPr>
        <w:t>Next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3057E1" w:rsidRDefault="003057E1" w:rsidP="003057E1">
      <w:pPr>
        <w:pStyle w:val="3"/>
        <w:rPr>
          <w:lang w:eastAsia="zh-CN"/>
        </w:rPr>
      </w:pPr>
      <w:bookmarkStart w:id="18" w:name="_Toc191462392"/>
      <w:r>
        <w:rPr>
          <w:lang w:eastAsia="zh-CN"/>
        </w:rPr>
        <w:t>6.2.3</w:t>
      </w:r>
      <w:r>
        <w:rPr>
          <w:lang w:eastAsia="zh-CN"/>
        </w:rPr>
        <w:tab/>
        <w:t>Procedure for Command</w:t>
      </w:r>
      <w:bookmarkEnd w:id="18"/>
    </w:p>
    <w:p w:rsidR="003057E1" w:rsidRDefault="003057E1" w:rsidP="003057E1">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alignment with other clauses and references adding as required.</w:t>
      </w:r>
    </w:p>
    <w:p w:rsidR="003057E1" w:rsidRDefault="003057E1" w:rsidP="003057E1">
      <w:pPr>
        <w:pStyle w:val="EditorsNote"/>
        <w:rPr>
          <w:lang w:val="en-US" w:eastAsia="zh-CN"/>
        </w:rPr>
      </w:pPr>
      <w:r>
        <w:rPr>
          <w:lang w:val="en-US" w:eastAsia="zh-CN"/>
        </w:rPr>
        <w:t>Editor's note:</w:t>
      </w:r>
      <w:r>
        <w:rPr>
          <w:lang w:val="en-US" w:eastAsia="zh-CN"/>
        </w:rPr>
        <w:tab/>
        <w:t>Alignment is required for how to document and describe Direct Path and Indirect Path options in the procedures.</w:t>
      </w:r>
    </w:p>
    <w:p w:rsidR="003057E1" w:rsidRPr="00424F79" w:rsidRDefault="003057E1" w:rsidP="003057E1">
      <w:pPr>
        <w:rPr>
          <w:lang w:val="en-US" w:eastAsia="zh-CN"/>
        </w:rPr>
      </w:pPr>
      <w:r>
        <w:rPr>
          <w:lang w:val="en-US" w:eastAsia="zh-CN"/>
        </w:rPr>
        <w:t>Figure 6.2.3-1 depicts the command procedure.</w:t>
      </w:r>
    </w:p>
    <w:p w:rsidR="003057E1" w:rsidRPr="00A32D4E" w:rsidRDefault="003057E1" w:rsidP="003057E1">
      <w:pPr>
        <w:pStyle w:val="TH"/>
        <w:rPr>
          <w:rFonts w:ascii="宋体" w:eastAsia="宋体" w:hAnsi="宋体" w:cs="宋体"/>
          <w:sz w:val="24"/>
          <w:szCs w:val="24"/>
          <w:lang w:val="en-US" w:eastAsia="zh-CN"/>
        </w:rPr>
      </w:pPr>
      <w:r w:rsidRPr="00A32D4E">
        <w:object w:dxaOrig="9880" w:dyaOrig="8870">
          <v:shape id="_x0000_i1026" type="#_x0000_t75" style="width:481.55pt;height:432.7pt" o:ole="">
            <v:imagedata r:id="rId10" o:title=""/>
          </v:shape>
          <o:OLEObject Type="Embed" ProgID="Visio.Drawing.15" ShapeID="_x0000_i1026" DrawAspect="Content" ObjectID="_1804696982" r:id="rId11"/>
        </w:object>
      </w:r>
    </w:p>
    <w:p w:rsidR="003057E1" w:rsidRPr="00424F79" w:rsidRDefault="003057E1" w:rsidP="003057E1">
      <w:pPr>
        <w:pStyle w:val="TF"/>
        <w:rPr>
          <w:lang w:eastAsia="zh-CN"/>
        </w:rPr>
      </w:pPr>
      <w:r w:rsidRPr="00424F79">
        <w:rPr>
          <w:lang w:eastAsia="zh-CN"/>
        </w:rPr>
        <w:t>Figure 6.</w:t>
      </w:r>
      <w:r>
        <w:rPr>
          <w:lang w:eastAsia="zh-CN"/>
        </w:rPr>
        <w:t>2.</w:t>
      </w:r>
      <w:r w:rsidRPr="00424F79">
        <w:rPr>
          <w:lang w:eastAsia="zh-CN"/>
        </w:rPr>
        <w:t>3-1: Command Procedure</w:t>
      </w:r>
    </w:p>
    <w:p w:rsidR="003057E1" w:rsidRDefault="003057E1" w:rsidP="003057E1">
      <w:pPr>
        <w:pStyle w:val="B1"/>
      </w:pPr>
      <w:r>
        <w:t>1.</w:t>
      </w:r>
      <w:r>
        <w:tab/>
        <w:t xml:space="preserve">The AF sends the </w:t>
      </w:r>
      <w:proofErr w:type="spellStart"/>
      <w:r>
        <w:t>Nnef_AIoT_Command</w:t>
      </w:r>
      <w:proofErr w:type="spellEnd"/>
      <w:r>
        <w:t xml:space="preserve"> Request message (AF ID, Command Type, [Target area information for </w:t>
      </w:r>
      <w:proofErr w:type="spellStart"/>
      <w:r>
        <w:t>AIoT</w:t>
      </w:r>
      <w:proofErr w:type="spellEnd"/>
      <w:r>
        <w:t xml:space="preserve"> service operation], [Target </w:t>
      </w:r>
      <w:proofErr w:type="spellStart"/>
      <w:r>
        <w:t>AIoT</w:t>
      </w:r>
      <w:proofErr w:type="spellEnd"/>
      <w:r>
        <w:t xml:space="preserve"> device information], [approximate number of </w:t>
      </w:r>
      <w:proofErr w:type="spellStart"/>
      <w:r>
        <w:t>AIoT</w:t>
      </w:r>
      <w:proofErr w:type="spellEnd"/>
      <w:r>
        <w:t xml:space="preserve"> devices], [approximate D2R message size], (</w:t>
      </w:r>
      <w:proofErr w:type="spellStart"/>
      <w:r>
        <w:t>AIoT</w:t>
      </w:r>
      <w:proofErr w:type="spellEnd"/>
      <w:r>
        <w:t xml:space="preserve"> data)) to NEF.</w:t>
      </w:r>
    </w:p>
    <w:p w:rsidR="003057E1" w:rsidRDefault="003057E1" w:rsidP="003057E1">
      <w:pPr>
        <w:pStyle w:val="EditorsNote"/>
      </w:pPr>
      <w:r>
        <w:t>Editor's note:</w:t>
      </w:r>
      <w:r>
        <w:tab/>
        <w:t xml:space="preserve">It is FFS whether and how to structure the </w:t>
      </w:r>
      <w:proofErr w:type="spellStart"/>
      <w:r>
        <w:t>AIoT</w:t>
      </w:r>
      <w:proofErr w:type="spellEnd"/>
      <w:r>
        <w:t xml:space="preserve"> data if the Command Type is Read, Write or Disable.</w:t>
      </w:r>
    </w:p>
    <w:p w:rsidR="003057E1" w:rsidRDefault="003057E1" w:rsidP="003057E1">
      <w:pPr>
        <w:pStyle w:val="B1"/>
      </w:pPr>
      <w:r>
        <w:tab/>
        <w:t xml:space="preserve">The Target </w:t>
      </w:r>
      <w:proofErr w:type="spellStart"/>
      <w:r>
        <w:t>AIoT</w:t>
      </w:r>
      <w:proofErr w:type="spellEnd"/>
      <w:r>
        <w:t xml:space="preserve"> device information may include one or more </w:t>
      </w:r>
      <w:proofErr w:type="spellStart"/>
      <w:r>
        <w:t>AIoT</w:t>
      </w:r>
      <w:proofErr w:type="spellEnd"/>
      <w:r>
        <w:t xml:space="preserve"> Device ID(s) or the filtering information which is used to associate with multiple </w:t>
      </w:r>
      <w:proofErr w:type="spellStart"/>
      <w:r>
        <w:t>AIoT</w:t>
      </w:r>
      <w:proofErr w:type="spellEnd"/>
      <w:r>
        <w:t xml:space="preserve"> devices.</w:t>
      </w:r>
    </w:p>
    <w:p w:rsidR="003057E1" w:rsidRDefault="003057E1" w:rsidP="003057E1">
      <w:pPr>
        <w:pStyle w:val="EditorsNote"/>
      </w:pPr>
      <w:r>
        <w:t>Editor's note:</w:t>
      </w:r>
      <w:r>
        <w:tab/>
        <w:t>It is FFS how to define the filtering information.</w:t>
      </w:r>
    </w:p>
    <w:p w:rsidR="003057E1" w:rsidRDefault="003057E1" w:rsidP="003057E1">
      <w:pPr>
        <w:pStyle w:val="B1"/>
      </w:pPr>
      <w:r>
        <w:t>2.</w:t>
      </w:r>
      <w:r>
        <w:tab/>
        <w:t xml:space="preserve">The NEF selects AIOTF(s) taking into account the target area information for </w:t>
      </w:r>
      <w:proofErr w:type="spellStart"/>
      <w:r>
        <w:t>AIoT</w:t>
      </w:r>
      <w:proofErr w:type="spellEnd"/>
      <w:r>
        <w:t xml:space="preserve"> service operation and Target </w:t>
      </w:r>
      <w:proofErr w:type="spellStart"/>
      <w:r>
        <w:t>AIoT</w:t>
      </w:r>
      <w:proofErr w:type="spellEnd"/>
      <w:r>
        <w:t xml:space="preserve"> device information in the step 1. If no AIOTF can be selected, the NEF rejects the </w:t>
      </w:r>
      <w:proofErr w:type="spellStart"/>
      <w:r>
        <w:t>AIoT</w:t>
      </w:r>
      <w:proofErr w:type="spellEnd"/>
      <w:r>
        <w:t xml:space="preserve"> Command request with an appropriate cause code.</w:t>
      </w:r>
    </w:p>
    <w:p w:rsidR="003057E1" w:rsidRDefault="003057E1" w:rsidP="003057E1">
      <w:pPr>
        <w:pStyle w:val="B1"/>
      </w:pPr>
      <w:r>
        <w:t>3.</w:t>
      </w:r>
      <w:r>
        <w:tab/>
        <w:t xml:space="preserve">The NEF sends </w:t>
      </w:r>
      <w:proofErr w:type="spellStart"/>
      <w:r>
        <w:t>Naiotf_AIoT_Command</w:t>
      </w:r>
      <w:proofErr w:type="spellEnd"/>
      <w:r>
        <w:t xml:space="preserve"> Request message (AF ID, Command Type, [Target area information for </w:t>
      </w:r>
      <w:proofErr w:type="spellStart"/>
      <w:r>
        <w:t>AIoT</w:t>
      </w:r>
      <w:proofErr w:type="spellEnd"/>
      <w:r>
        <w:t xml:space="preserve"> service operation], [Target </w:t>
      </w:r>
      <w:proofErr w:type="spellStart"/>
      <w:r>
        <w:t>AIoT</w:t>
      </w:r>
      <w:proofErr w:type="spellEnd"/>
      <w:r>
        <w:t xml:space="preserve"> device information], [approximate number of </w:t>
      </w:r>
      <w:proofErr w:type="spellStart"/>
      <w:r>
        <w:t>AIoT</w:t>
      </w:r>
      <w:proofErr w:type="spellEnd"/>
      <w:r>
        <w:t xml:space="preserve"> devices], [approximate D2R message size], </w:t>
      </w:r>
      <w:proofErr w:type="spellStart"/>
      <w:r>
        <w:t>AIoT</w:t>
      </w:r>
      <w:proofErr w:type="spellEnd"/>
      <w:r>
        <w:t xml:space="preserve"> data) message to the selected AIOTF.</w:t>
      </w:r>
    </w:p>
    <w:p w:rsidR="003057E1" w:rsidRDefault="003057E1" w:rsidP="003057E1">
      <w:pPr>
        <w:pStyle w:val="B1"/>
      </w:pPr>
      <w:r>
        <w:t>4.</w:t>
      </w:r>
      <w:r>
        <w:tab/>
        <w:t xml:space="preserve">The AIOTF receives the </w:t>
      </w:r>
      <w:proofErr w:type="spellStart"/>
      <w:r>
        <w:t>AIoT</w:t>
      </w:r>
      <w:proofErr w:type="spellEnd"/>
      <w:r>
        <w:t xml:space="preserve"> service operation request and checks the parameters included in the request. If the </w:t>
      </w:r>
      <w:proofErr w:type="spellStart"/>
      <w:r>
        <w:t>AIoT</w:t>
      </w:r>
      <w:proofErr w:type="spellEnd"/>
      <w:r>
        <w:t xml:space="preserve"> service operation request cannot be processed, the AIOTF rejects the </w:t>
      </w:r>
      <w:proofErr w:type="spellStart"/>
      <w:r>
        <w:t>AIoT</w:t>
      </w:r>
      <w:proofErr w:type="spellEnd"/>
      <w:r>
        <w:t xml:space="preserve"> Command request with an appropriate cause code. The AIOTF performs </w:t>
      </w:r>
      <w:proofErr w:type="spellStart"/>
      <w:r>
        <w:t>AIoT</w:t>
      </w:r>
      <w:proofErr w:type="spellEnd"/>
      <w:r>
        <w:t xml:space="preserve"> RAN and optionally </w:t>
      </w:r>
      <w:proofErr w:type="spellStart"/>
      <w:r>
        <w:t>AIoT</w:t>
      </w:r>
      <w:proofErr w:type="spellEnd"/>
      <w:r>
        <w:t xml:space="preserve"> RAN Reader selection as </w:t>
      </w:r>
      <w:r>
        <w:lastRenderedPageBreak/>
        <w:t xml:space="preserve">specified in clause 5.3. If no </w:t>
      </w:r>
      <w:proofErr w:type="spellStart"/>
      <w:r>
        <w:t>AIoT</w:t>
      </w:r>
      <w:proofErr w:type="spellEnd"/>
      <w:r>
        <w:t xml:space="preserve"> RAN or </w:t>
      </w:r>
      <w:proofErr w:type="spellStart"/>
      <w:r>
        <w:t>AIoT</w:t>
      </w:r>
      <w:proofErr w:type="spellEnd"/>
      <w:r>
        <w:t xml:space="preserve"> RAN Reader can be selected, the AIOTF rejects the </w:t>
      </w:r>
      <w:proofErr w:type="spellStart"/>
      <w:r>
        <w:t>AIoT</w:t>
      </w:r>
      <w:proofErr w:type="spellEnd"/>
      <w:r>
        <w:t xml:space="preserve"> Command request with an appropriate cause code.</w:t>
      </w:r>
    </w:p>
    <w:p w:rsidR="003057E1" w:rsidRDefault="003057E1" w:rsidP="003057E1">
      <w:pPr>
        <w:pStyle w:val="EditorsNote"/>
      </w:pPr>
      <w:r>
        <w:t>Editor's note:</w:t>
      </w:r>
      <w:r>
        <w:tab/>
        <w:t>The authorisation split between the NEF and AIOTF needs alignment with the other clauses in this TS.</w:t>
      </w:r>
    </w:p>
    <w:p w:rsidR="003057E1" w:rsidRDefault="003057E1" w:rsidP="003057E1">
      <w:pPr>
        <w:pStyle w:val="B1"/>
      </w:pPr>
      <w:r>
        <w:t>5.</w:t>
      </w:r>
      <w:r>
        <w:tab/>
        <w:t xml:space="preserve">AIOTF sends the </w:t>
      </w:r>
      <w:proofErr w:type="spellStart"/>
      <w:r>
        <w:t>Naiotf_AIoT_Command</w:t>
      </w:r>
      <w:proofErr w:type="spellEnd"/>
      <w:r>
        <w:t xml:space="preserve"> Response message (accept or reject result for the </w:t>
      </w:r>
      <w:proofErr w:type="spellStart"/>
      <w:r>
        <w:t>AIoT</w:t>
      </w:r>
      <w:proofErr w:type="spellEnd"/>
      <w:r>
        <w:t xml:space="preserve"> Command service operation request) to the NEF.</w:t>
      </w:r>
    </w:p>
    <w:p w:rsidR="003057E1" w:rsidRDefault="003057E1" w:rsidP="003057E1">
      <w:pPr>
        <w:pStyle w:val="B1"/>
      </w:pPr>
      <w:r>
        <w:t>6.</w:t>
      </w:r>
      <w:r>
        <w:tab/>
        <w:t xml:space="preserve">NEF sends the </w:t>
      </w:r>
      <w:proofErr w:type="spellStart"/>
      <w:r>
        <w:t>Nnef_AIoT_Command</w:t>
      </w:r>
      <w:proofErr w:type="spellEnd"/>
      <w:r>
        <w:t xml:space="preserve"> Response message (accept or reject result for the </w:t>
      </w:r>
      <w:proofErr w:type="spellStart"/>
      <w:r>
        <w:t>AIoT</w:t>
      </w:r>
      <w:proofErr w:type="spellEnd"/>
      <w:r>
        <w:t xml:space="preserve"> Read/Write/</w:t>
      </w:r>
      <w:proofErr w:type="spellStart"/>
      <w:r>
        <w:t>PermanentDisable</w:t>
      </w:r>
      <w:proofErr w:type="spellEnd"/>
      <w:r>
        <w:t xml:space="preserve"> service operation request) to the AF.</w:t>
      </w:r>
    </w:p>
    <w:p w:rsidR="003057E1" w:rsidRDefault="003057E1" w:rsidP="003057E1">
      <w:pPr>
        <w:rPr>
          <w:ins w:id="19" w:author="ZTE" w:date="2025-03-27T15:05:00Z"/>
        </w:rPr>
      </w:pPr>
      <w:r w:rsidRPr="00424F79">
        <w:t>Step 7 to step11 of procedure for Inventory specified in clause 6.2</w:t>
      </w:r>
      <w:r>
        <w:t>.2</w:t>
      </w:r>
      <w:r w:rsidRPr="00424F79">
        <w:t xml:space="preserve"> are performed</w:t>
      </w:r>
      <w:ins w:id="20" w:author="ZTE" w:date="2025-03-27T15:05:00Z">
        <w:r w:rsidR="006033E8">
          <w:t xml:space="preserve"> with the following exception:</w:t>
        </w:r>
      </w:ins>
      <w:del w:id="21" w:author="ZTE" w:date="2025-03-27T15:05:00Z">
        <w:r w:rsidRPr="00424F79" w:rsidDel="006033E8">
          <w:delText>.</w:delText>
        </w:r>
      </w:del>
    </w:p>
    <w:p w:rsidR="006033E8" w:rsidRPr="00424F79" w:rsidRDefault="006033E8" w:rsidP="006033E8">
      <w:pPr>
        <w:pStyle w:val="B1"/>
        <w:ind w:firstLine="0"/>
      </w:pPr>
      <w:ins w:id="22" w:author="ZTE" w:date="2025-03-27T15:06:00Z">
        <w:r w:rsidRPr="00DF18AB">
          <w:t>-</w:t>
        </w:r>
        <w:r w:rsidRPr="00DF18AB">
          <w:tab/>
        </w:r>
        <w:r>
          <w:t xml:space="preserve">In </w:t>
        </w:r>
      </w:ins>
      <w:ins w:id="23" w:author="ZTE" w:date="2025-03-27T15:07:00Z">
        <w:r>
          <w:t>s</w:t>
        </w:r>
      </w:ins>
      <w:ins w:id="24" w:author="ZTE" w:date="2025-03-27T15:06:00Z">
        <w:r>
          <w:t xml:space="preserve">tep 7, </w:t>
        </w:r>
      </w:ins>
      <w:ins w:id="25" w:author="ZTE" w:date="2025-03-27T15:08:00Z">
        <w:r>
          <w:t>the following Command indic</w:t>
        </w:r>
      </w:ins>
      <w:ins w:id="26" w:author="ZTE" w:date="2025-03-27T15:09:00Z">
        <w:r>
          <w:t xml:space="preserve">ation is additionally </w:t>
        </w:r>
      </w:ins>
      <w:ins w:id="27" w:author="ZTE" w:date="2025-03-27T15:10:00Z">
        <w:r>
          <w:t xml:space="preserve">included in the </w:t>
        </w:r>
      </w:ins>
      <w:ins w:id="28" w:author="ZTE" w:date="2025-03-27T15:11:00Z">
        <w:r>
          <w:t>Inventory Request message</w:t>
        </w:r>
      </w:ins>
      <w:ins w:id="29" w:author="ZTE" w:date="2025-03-27T15:06:00Z">
        <w:r w:rsidRPr="00DF18AB">
          <w:t>.</w:t>
        </w:r>
      </w:ins>
    </w:p>
    <w:p w:rsidR="003057E1" w:rsidRDefault="003057E1" w:rsidP="003057E1">
      <w:pPr>
        <w:pStyle w:val="EditorsNote"/>
      </w:pPr>
      <w:r>
        <w:t>Editor's note:</w:t>
      </w:r>
      <w:r>
        <w:tab/>
        <w:t xml:space="preserve">It is FFS whether the </w:t>
      </w:r>
      <w:proofErr w:type="spellStart"/>
      <w:r>
        <w:t>AIoT</w:t>
      </w:r>
      <w:proofErr w:type="spellEnd"/>
      <w:r>
        <w:t xml:space="preserve"> RAN performs aggregation for Inventory Report during the Command procedure.</w:t>
      </w:r>
    </w:p>
    <w:p w:rsidR="003057E1" w:rsidRDefault="003057E1" w:rsidP="003057E1">
      <w:pPr>
        <w:pStyle w:val="EditorsNote"/>
      </w:pPr>
      <w:r>
        <w:t>Editor's note:</w:t>
      </w:r>
      <w:r>
        <w:tab/>
        <w:t>It is FFS how to handle the scenarios that the Inventory Response received for Command Request sent for many individual devices are in parallel.</w:t>
      </w:r>
    </w:p>
    <w:p w:rsidR="003057E1" w:rsidRDefault="003057E1" w:rsidP="003057E1">
      <w:pPr>
        <w:pStyle w:val="EditorsNote"/>
      </w:pPr>
      <w:r>
        <w:t>Editor's note:</w:t>
      </w:r>
      <w:r>
        <w:tab/>
        <w:t>Further clarification and enhancement on step 7 to step 11 of procedure for Inventory specified in clause 6.2.2 is FFS.</w:t>
      </w:r>
    </w:p>
    <w:p w:rsidR="003057E1" w:rsidRPr="00424F79" w:rsidRDefault="003057E1" w:rsidP="003057E1">
      <w:r>
        <w:t>For Direct path as shown in clause 4.2.2.2, step 12a is performed.</w:t>
      </w:r>
    </w:p>
    <w:p w:rsidR="003057E1" w:rsidRDefault="003057E1" w:rsidP="003057E1">
      <w:pPr>
        <w:pStyle w:val="B1"/>
      </w:pPr>
      <w:r>
        <w:t>12a.</w:t>
      </w:r>
      <w:r>
        <w:tab/>
        <w:t xml:space="preserve">AIOTF sends Command Request message (correlation identifier, NAS Command Request) to the </w:t>
      </w:r>
      <w:proofErr w:type="spellStart"/>
      <w:r>
        <w:t>AIoT</w:t>
      </w:r>
      <w:proofErr w:type="spellEnd"/>
      <w:r>
        <w:t xml:space="preserve"> RAN. The correlation identifier is corresponding to this AF service operation request, and is used for the AIOTF to correlate the service operation responses to the request.</w:t>
      </w:r>
    </w:p>
    <w:p w:rsidR="003057E1" w:rsidRPr="00424F79" w:rsidRDefault="003057E1" w:rsidP="003057E1">
      <w:pPr>
        <w:rPr>
          <w:lang w:eastAsia="ko-KR"/>
        </w:rPr>
      </w:pPr>
      <w:r w:rsidRPr="00424F79">
        <w:t xml:space="preserve">For Indirect path via AMF </w:t>
      </w:r>
      <w:r w:rsidRPr="00424F79">
        <w:rPr>
          <w:lang w:eastAsia="ko-KR"/>
        </w:rPr>
        <w:t>as shown in clause</w:t>
      </w:r>
      <w:r w:rsidRPr="00424F79">
        <w:rPr>
          <w:rFonts w:eastAsia="宋体"/>
          <w:lang w:eastAsia="zh-CN"/>
        </w:rPr>
        <w:t> </w:t>
      </w:r>
      <w:r w:rsidRPr="00424F79">
        <w:rPr>
          <w:lang w:eastAsia="ko-KR"/>
        </w:rPr>
        <w:t>4.2.2.3, step 12b and 12c are performed.</w:t>
      </w:r>
    </w:p>
    <w:p w:rsidR="003057E1" w:rsidRDefault="003057E1" w:rsidP="003057E1">
      <w:pPr>
        <w:pStyle w:val="B1"/>
      </w:pPr>
      <w:r>
        <w:t>12b.</w:t>
      </w:r>
      <w:r>
        <w:tab/>
        <w:t xml:space="preserve">The AIOTF sends </w:t>
      </w:r>
      <w:proofErr w:type="spellStart"/>
      <w:r>
        <w:t>Namf_AIoT_MessageDelivery</w:t>
      </w:r>
      <w:proofErr w:type="spellEnd"/>
      <w:r>
        <w:t xml:space="preserve"> (</w:t>
      </w:r>
      <w:proofErr w:type="spellStart"/>
      <w:r>
        <w:t>AIoT</w:t>
      </w:r>
      <w:proofErr w:type="spellEnd"/>
      <w:r>
        <w:t xml:space="preserve"> RAN ID, Command Request message (correlation identifier, NAS Command Request)) to AMF. The correlation identifier is corresponding to this AF service operation request, and is used for the AIOTF to correlate the service operation responses to the request</w:t>
      </w:r>
      <w:proofErr w:type="gramStart"/>
      <w:r>
        <w:t>..</w:t>
      </w:r>
      <w:proofErr w:type="gramEnd"/>
    </w:p>
    <w:p w:rsidR="003057E1" w:rsidRDefault="003057E1" w:rsidP="003057E1">
      <w:pPr>
        <w:pStyle w:val="EditorsNote"/>
      </w:pPr>
      <w:r>
        <w:t>Editor's note:</w:t>
      </w:r>
      <w:r>
        <w:tab/>
        <w:t>Additional information included in the NAS Command Request for security will be determined and aligned with SA WG3.</w:t>
      </w:r>
    </w:p>
    <w:p w:rsidR="003057E1" w:rsidRDefault="003057E1" w:rsidP="003057E1">
      <w:pPr>
        <w:pStyle w:val="B1"/>
      </w:pPr>
      <w:r>
        <w:t>12c.</w:t>
      </w:r>
      <w:r>
        <w:tab/>
        <w:t xml:space="preserve">The AMF sends the Command Request message (correlation identifier, NAS Command Request)) to </w:t>
      </w:r>
      <w:proofErr w:type="spellStart"/>
      <w:r>
        <w:t>AIoT</w:t>
      </w:r>
      <w:proofErr w:type="spellEnd"/>
      <w:r>
        <w:t xml:space="preserve"> RAN.</w:t>
      </w:r>
    </w:p>
    <w:p w:rsidR="003057E1" w:rsidRDefault="003057E1" w:rsidP="003057E1">
      <w:pPr>
        <w:pStyle w:val="B1"/>
      </w:pPr>
      <w:r>
        <w:t>13.</w:t>
      </w:r>
      <w:r>
        <w:tab/>
        <w:t xml:space="preserve">The </w:t>
      </w:r>
      <w:proofErr w:type="spellStart"/>
      <w:r>
        <w:t>AIoT</w:t>
      </w:r>
      <w:proofErr w:type="spellEnd"/>
      <w:r>
        <w:t xml:space="preserve"> RAN sends the AS R2D message (NAS Command Request) to the </w:t>
      </w:r>
      <w:proofErr w:type="spellStart"/>
      <w:r>
        <w:t>AIoT</w:t>
      </w:r>
      <w:proofErr w:type="spellEnd"/>
      <w:r>
        <w:t xml:space="preserve"> device.</w:t>
      </w:r>
    </w:p>
    <w:p w:rsidR="003057E1" w:rsidRDefault="003057E1" w:rsidP="003057E1">
      <w:pPr>
        <w:pStyle w:val="B1"/>
      </w:pPr>
      <w:r>
        <w:t>14.</w:t>
      </w:r>
      <w:r>
        <w:tab/>
        <w:t xml:space="preserve">The </w:t>
      </w:r>
      <w:proofErr w:type="spellStart"/>
      <w:r>
        <w:t>AIoT</w:t>
      </w:r>
      <w:proofErr w:type="spellEnd"/>
      <w:r>
        <w:t xml:space="preserve"> device sends the AS D2R message (NAS Command Response) to the </w:t>
      </w:r>
      <w:proofErr w:type="spellStart"/>
      <w:r>
        <w:t>AIoT</w:t>
      </w:r>
      <w:proofErr w:type="spellEnd"/>
      <w:r>
        <w:t xml:space="preserve"> RAN.</w:t>
      </w:r>
    </w:p>
    <w:p w:rsidR="003057E1" w:rsidRDefault="003057E1" w:rsidP="003057E1">
      <w:pPr>
        <w:pStyle w:val="EditorsNote"/>
      </w:pPr>
      <w:r>
        <w:t>Editor's note:</w:t>
      </w:r>
      <w:r>
        <w:tab/>
        <w:t>The AS R2D message and AS D2R message will be aligned with RAN WG's specification.</w:t>
      </w:r>
    </w:p>
    <w:p w:rsidR="003057E1" w:rsidRDefault="003057E1" w:rsidP="003057E1">
      <w:pPr>
        <w:pStyle w:val="EditorsNote"/>
      </w:pPr>
      <w:r>
        <w:t>Editor's note:</w:t>
      </w:r>
      <w:r>
        <w:tab/>
        <w:t>Additional information included in the NAS Command Response for security will be determined and aligned with SA WG3.</w:t>
      </w:r>
    </w:p>
    <w:p w:rsidR="003057E1" w:rsidRPr="00424F79" w:rsidRDefault="003057E1" w:rsidP="003057E1">
      <w:r w:rsidRPr="00424F79">
        <w:t xml:space="preserve">For Direct path </w:t>
      </w:r>
      <w:r w:rsidRPr="00424F79">
        <w:rPr>
          <w:lang w:eastAsia="ko-KR"/>
        </w:rPr>
        <w:t>as shown in clause</w:t>
      </w:r>
      <w:r w:rsidRPr="00424F79">
        <w:rPr>
          <w:rFonts w:eastAsia="宋体"/>
          <w:lang w:eastAsia="zh-CN"/>
        </w:rPr>
        <w:t> </w:t>
      </w:r>
      <w:r w:rsidRPr="00424F79">
        <w:rPr>
          <w:lang w:eastAsia="ko-KR"/>
        </w:rPr>
        <w:t>4.2.2.2, step 15a is performed.</w:t>
      </w:r>
    </w:p>
    <w:p w:rsidR="003057E1" w:rsidRPr="00424F79" w:rsidRDefault="003057E1" w:rsidP="003057E1">
      <w:pPr>
        <w:pStyle w:val="B1"/>
      </w:pPr>
      <w:r>
        <w:t>15a.</w:t>
      </w:r>
      <w:r>
        <w:tab/>
        <w:t xml:space="preserve">The </w:t>
      </w:r>
      <w:proofErr w:type="spellStart"/>
      <w:r>
        <w:t>AIoT</w:t>
      </w:r>
      <w:proofErr w:type="spellEnd"/>
      <w:r>
        <w:t xml:space="preserve"> RAN responds </w:t>
      </w:r>
      <w:proofErr w:type="gramStart"/>
      <w:r>
        <w:t>an</w:t>
      </w:r>
      <w:proofErr w:type="gramEnd"/>
      <w:r>
        <w:t xml:space="preserve"> Command Response message (correlation identifier, Reader ID, NAS Command Response) to the AIOTF.</w:t>
      </w:r>
    </w:p>
    <w:p w:rsidR="003057E1" w:rsidRPr="00424F79" w:rsidRDefault="003057E1" w:rsidP="003057E1">
      <w:r w:rsidRPr="00424F79">
        <w:t xml:space="preserve">For Indirect path via AMF </w:t>
      </w:r>
      <w:r w:rsidRPr="00424F79">
        <w:rPr>
          <w:lang w:eastAsia="ko-KR"/>
        </w:rPr>
        <w:t>as shown in clause</w:t>
      </w:r>
      <w:r w:rsidRPr="00424F79">
        <w:rPr>
          <w:rFonts w:eastAsia="宋体"/>
          <w:lang w:eastAsia="zh-CN"/>
        </w:rPr>
        <w:t> </w:t>
      </w:r>
      <w:r w:rsidRPr="00424F79">
        <w:rPr>
          <w:lang w:eastAsia="ko-KR"/>
        </w:rPr>
        <w:t>4.2.2.3, step 15b and step 15c are performed</w:t>
      </w:r>
    </w:p>
    <w:p w:rsidR="003057E1" w:rsidRDefault="003057E1" w:rsidP="003057E1">
      <w:pPr>
        <w:pStyle w:val="B1"/>
      </w:pPr>
      <w:r>
        <w:t>15b.</w:t>
      </w:r>
      <w:r>
        <w:tab/>
        <w:t xml:space="preserve">The </w:t>
      </w:r>
      <w:proofErr w:type="spellStart"/>
      <w:r>
        <w:t>AIoT</w:t>
      </w:r>
      <w:proofErr w:type="spellEnd"/>
      <w:r>
        <w:t xml:space="preserve"> RAN responds </w:t>
      </w:r>
      <w:proofErr w:type="gramStart"/>
      <w:r>
        <w:t>an</w:t>
      </w:r>
      <w:proofErr w:type="gramEnd"/>
      <w:r>
        <w:t xml:space="preserve"> Command Response message (correlation identifier, Reader ID, NAS Command Response) to the AMF.</w:t>
      </w:r>
    </w:p>
    <w:p w:rsidR="003057E1" w:rsidRDefault="003057E1" w:rsidP="003057E1">
      <w:pPr>
        <w:pStyle w:val="B1"/>
      </w:pPr>
      <w:r>
        <w:t>15c.</w:t>
      </w:r>
      <w:r>
        <w:tab/>
        <w:t xml:space="preserve">The AMF responds an </w:t>
      </w:r>
      <w:del w:id="30" w:author="ZTE" w:date="2025-03-27T15:30:00Z">
        <w:r w:rsidDel="003155C6">
          <w:delText>Naiotf</w:delText>
        </w:r>
      </w:del>
      <w:proofErr w:type="spellStart"/>
      <w:ins w:id="31" w:author="ZTE" w:date="2025-03-27T15:30:00Z">
        <w:r w:rsidR="003155C6">
          <w:t>Namf</w:t>
        </w:r>
      </w:ins>
      <w:r>
        <w:t>_AIoT_</w:t>
      </w:r>
      <w:del w:id="32" w:author="ZTE" w:date="2025-03-27T15:30:00Z">
        <w:r w:rsidDel="003155C6">
          <w:delText xml:space="preserve">Command </w:delText>
        </w:r>
      </w:del>
      <w:ins w:id="33" w:author="ZTE" w:date="2025-03-27T15:30:00Z">
        <w:r w:rsidR="003155C6">
          <w:t>Notify</w:t>
        </w:r>
        <w:proofErr w:type="spellEnd"/>
        <w:r w:rsidR="003155C6">
          <w:t xml:space="preserve"> </w:t>
        </w:r>
      </w:ins>
      <w:del w:id="34" w:author="ZTE" w:date="2025-03-27T15:30:00Z">
        <w:r w:rsidDel="003155C6">
          <w:delText xml:space="preserve">Notify </w:delText>
        </w:r>
      </w:del>
      <w:r>
        <w:t>message (AMF ID, correlation identifier, Command Response (correlation identifier, Reader ID, NAS Command Response)) to the AIOTF.</w:t>
      </w:r>
    </w:p>
    <w:p w:rsidR="003057E1" w:rsidRDefault="003057E1" w:rsidP="003057E1">
      <w:pPr>
        <w:pStyle w:val="B1"/>
      </w:pPr>
      <w:r>
        <w:t>16.</w:t>
      </w:r>
      <w:r>
        <w:tab/>
        <w:t xml:space="preserve">The AIOTF reports the result of the </w:t>
      </w:r>
      <w:proofErr w:type="spellStart"/>
      <w:r>
        <w:t>AIoT</w:t>
      </w:r>
      <w:proofErr w:type="spellEnd"/>
      <w:r>
        <w:t xml:space="preserve"> Command request to the NEF by sending the </w:t>
      </w:r>
      <w:del w:id="35" w:author="ZTE" w:date="2025-03-27T15:30:00Z">
        <w:r w:rsidDel="003155C6">
          <w:delText>Nnef</w:delText>
        </w:r>
      </w:del>
      <w:proofErr w:type="spellStart"/>
      <w:ins w:id="36" w:author="ZTE" w:date="2025-03-27T15:30:00Z">
        <w:r w:rsidR="003155C6">
          <w:t>Naiotf</w:t>
        </w:r>
      </w:ins>
      <w:r>
        <w:t>_AIoT_</w:t>
      </w:r>
      <w:del w:id="37" w:author="ZTE" w:date="2025-03-27T15:30:00Z">
        <w:r w:rsidDel="003155C6">
          <w:delText xml:space="preserve">Command </w:delText>
        </w:r>
      </w:del>
      <w:ins w:id="38" w:author="ZTE" w:date="2025-03-27T15:30:00Z">
        <w:r w:rsidR="003155C6">
          <w:t>No</w:t>
        </w:r>
      </w:ins>
      <w:ins w:id="39" w:author="ZTE" w:date="2025-03-27T15:31:00Z">
        <w:r w:rsidR="003155C6">
          <w:t>tify</w:t>
        </w:r>
      </w:ins>
      <w:proofErr w:type="spellEnd"/>
      <w:ins w:id="40" w:author="ZTE" w:date="2025-03-27T15:30:00Z">
        <w:r w:rsidR="003155C6">
          <w:t xml:space="preserve"> </w:t>
        </w:r>
      </w:ins>
      <w:del w:id="41" w:author="ZTE" w:date="2025-03-27T15:31:00Z">
        <w:r w:rsidDel="003155C6">
          <w:delText xml:space="preserve">Notify </w:delText>
        </w:r>
      </w:del>
      <w:r>
        <w:t>message (</w:t>
      </w:r>
      <w:proofErr w:type="spellStart"/>
      <w:r>
        <w:t>AIoT</w:t>
      </w:r>
      <w:proofErr w:type="spellEnd"/>
      <w:r>
        <w:t xml:space="preserve"> Device ID(s), AF ID, </w:t>
      </w:r>
      <w:proofErr w:type="spellStart"/>
      <w:r>
        <w:t>AIoT</w:t>
      </w:r>
      <w:proofErr w:type="spellEnd"/>
      <w:r>
        <w:t xml:space="preserve"> data).</w:t>
      </w:r>
    </w:p>
    <w:p w:rsidR="003057E1" w:rsidRDefault="003057E1" w:rsidP="003057E1">
      <w:pPr>
        <w:pStyle w:val="B1"/>
      </w:pPr>
      <w:r>
        <w:lastRenderedPageBreak/>
        <w:t>17.</w:t>
      </w:r>
      <w:r>
        <w:tab/>
        <w:t xml:space="preserve">The NEF informs the AF of the result of the </w:t>
      </w:r>
      <w:proofErr w:type="spellStart"/>
      <w:ins w:id="42" w:author="ZTE" w:date="2025-03-27T15:31:00Z">
        <w:r w:rsidR="003155C6">
          <w:t>Nnef_</w:t>
        </w:r>
      </w:ins>
      <w:r>
        <w:t>AIoT_Command</w:t>
      </w:r>
      <w:proofErr w:type="spellEnd"/>
      <w:r>
        <w:t xml:space="preserve"> request by sending the </w:t>
      </w:r>
      <w:proofErr w:type="spellStart"/>
      <w:r>
        <w:t>Nnef_AIoT_</w:t>
      </w:r>
      <w:del w:id="43" w:author="ZTE" w:date="2025-03-27T15:31:00Z">
        <w:r w:rsidDel="003155C6">
          <w:delText xml:space="preserve">Command </w:delText>
        </w:r>
      </w:del>
      <w:ins w:id="44" w:author="ZTE" w:date="2025-03-27T15:31:00Z">
        <w:r w:rsidR="003155C6">
          <w:t>Notify</w:t>
        </w:r>
        <w:proofErr w:type="spellEnd"/>
        <w:r w:rsidR="003155C6">
          <w:t xml:space="preserve"> </w:t>
        </w:r>
      </w:ins>
      <w:del w:id="45" w:author="ZTE" w:date="2025-03-27T15:31:00Z">
        <w:r w:rsidDel="003155C6">
          <w:delText xml:space="preserve">Notify </w:delText>
        </w:r>
      </w:del>
      <w:r>
        <w:t>message (</w:t>
      </w:r>
      <w:proofErr w:type="spellStart"/>
      <w:r>
        <w:t>AIoT</w:t>
      </w:r>
      <w:proofErr w:type="spellEnd"/>
      <w:r>
        <w:t xml:space="preserve"> Device ID(s), AF ID, </w:t>
      </w:r>
      <w:proofErr w:type="spellStart"/>
      <w:r>
        <w:t>AIoT</w:t>
      </w:r>
      <w:proofErr w:type="spellEnd"/>
      <w:r>
        <w:t xml:space="preserve"> data).</w:t>
      </w:r>
    </w:p>
    <w:p w:rsidR="003057E1" w:rsidRDefault="003057E1" w:rsidP="003057E1">
      <w:pPr>
        <w:pStyle w:val="EditorsNote"/>
      </w:pPr>
      <w:r>
        <w:t>Editor's note:</w:t>
      </w:r>
      <w:r>
        <w:tab/>
        <w:t xml:space="preserve">It is FFS whether a subscribed service is required before triggering </w:t>
      </w:r>
      <w:proofErr w:type="spellStart"/>
      <w:r>
        <w:t>Nnef_AIoT_Command</w:t>
      </w:r>
      <w:proofErr w:type="spellEnd"/>
      <w:r>
        <w:t xml:space="preserve"> Notify.</w:t>
      </w:r>
    </w:p>
    <w:p w:rsidR="00F07A1F" w:rsidRPr="00AF6AC9" w:rsidRDefault="00092625" w:rsidP="00784AAC">
      <w:pPr>
        <w:rPr>
          <w:lang w:val="en-US" w:eastAsia="zh-CN"/>
        </w:rPr>
      </w:pPr>
      <w:r>
        <w:fldChar w:fldCharType="begin"/>
      </w:r>
      <w:r>
        <w:fldChar w:fldCharType="end"/>
      </w:r>
    </w:p>
    <w:bookmarkEnd w:id="2"/>
    <w:bookmarkEnd w:id="3"/>
    <w:bookmarkEnd w:id="4"/>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A00" w:rsidRDefault="001A6A00">
      <w:r>
        <w:separator/>
      </w:r>
    </w:p>
    <w:p w:rsidR="001A6A00" w:rsidRDefault="001A6A00"/>
  </w:endnote>
  <w:endnote w:type="continuationSeparator" w:id="0">
    <w:p w:rsidR="001A6A00" w:rsidRDefault="001A6A00">
      <w:r>
        <w:continuationSeparator/>
      </w:r>
    </w:p>
    <w:p w:rsidR="001A6A00" w:rsidRDefault="001A6A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0B" w:rsidRDefault="003A660B">
    <w:pPr>
      <w:framePr w:w="646" w:h="244" w:hRule="exact" w:wrap="around" w:vAnchor="text" w:hAnchor="margin" w:y="-5"/>
      <w:rPr>
        <w:rFonts w:ascii="Arial" w:hAnsi="Arial" w:cs="Arial"/>
        <w:b/>
        <w:bCs/>
        <w:i/>
        <w:iCs/>
        <w:sz w:val="18"/>
      </w:rPr>
    </w:pPr>
    <w:r>
      <w:rPr>
        <w:rFonts w:ascii="Arial" w:hAnsi="Arial" w:cs="Arial"/>
        <w:b/>
        <w:bCs/>
        <w:i/>
        <w:iCs/>
        <w:sz w:val="18"/>
      </w:rPr>
      <w:t>3GPP</w:t>
    </w:r>
  </w:p>
  <w:p w:rsidR="003A660B" w:rsidRDefault="003A660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A660B" w:rsidRDefault="003A66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A00" w:rsidRDefault="001A6A00">
      <w:r>
        <w:separator/>
      </w:r>
    </w:p>
    <w:p w:rsidR="001A6A00" w:rsidRDefault="001A6A00"/>
  </w:footnote>
  <w:footnote w:type="continuationSeparator" w:id="0">
    <w:p w:rsidR="001A6A00" w:rsidRDefault="001A6A00">
      <w:r>
        <w:continuationSeparator/>
      </w:r>
    </w:p>
    <w:p w:rsidR="001A6A00" w:rsidRDefault="001A6A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0B" w:rsidRDefault="003A660B"/>
  <w:p w:rsidR="003A660B" w:rsidRDefault="003A66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0B" w:rsidRPr="00D04754" w:rsidRDefault="003A660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3A660B" w:rsidRPr="00D04754" w:rsidRDefault="003A660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255BC1">
      <w:rPr>
        <w:rFonts w:ascii="Arial" w:hAnsi="Arial" w:cs="Arial"/>
        <w:b/>
        <w:bCs/>
        <w:noProof/>
        <w:sz w:val="18"/>
        <w:lang w:val="fr-FR"/>
      </w:rPr>
      <w:t>6</w:t>
    </w:r>
    <w:r>
      <w:rPr>
        <w:rFonts w:ascii="Arial" w:hAnsi="Arial" w:cs="Arial"/>
        <w:b/>
        <w:bCs/>
        <w:sz w:val="18"/>
      </w:rPr>
      <w:fldChar w:fldCharType="end"/>
    </w:r>
  </w:p>
  <w:p w:rsidR="003A660B" w:rsidRPr="00D04754" w:rsidRDefault="003A660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4C0"/>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786"/>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469"/>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53A4"/>
    <w:rsid w:val="00156E88"/>
    <w:rsid w:val="0015712B"/>
    <w:rsid w:val="0015734F"/>
    <w:rsid w:val="00157B49"/>
    <w:rsid w:val="001610AA"/>
    <w:rsid w:val="001612F0"/>
    <w:rsid w:val="001620DB"/>
    <w:rsid w:val="00162453"/>
    <w:rsid w:val="00163F3E"/>
    <w:rsid w:val="00164190"/>
    <w:rsid w:val="00164467"/>
    <w:rsid w:val="001646C3"/>
    <w:rsid w:val="00164A20"/>
    <w:rsid w:val="00166FAB"/>
    <w:rsid w:val="0016713F"/>
    <w:rsid w:val="00167266"/>
    <w:rsid w:val="00170C04"/>
    <w:rsid w:val="00171337"/>
    <w:rsid w:val="00171575"/>
    <w:rsid w:val="00171B95"/>
    <w:rsid w:val="001730E4"/>
    <w:rsid w:val="001730F8"/>
    <w:rsid w:val="001734A6"/>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A6A00"/>
    <w:rsid w:val="001B2AF2"/>
    <w:rsid w:val="001B2DAD"/>
    <w:rsid w:val="001B3914"/>
    <w:rsid w:val="001B3AD5"/>
    <w:rsid w:val="001B420B"/>
    <w:rsid w:val="001B5297"/>
    <w:rsid w:val="001B5705"/>
    <w:rsid w:val="001B5A91"/>
    <w:rsid w:val="001B7608"/>
    <w:rsid w:val="001C0331"/>
    <w:rsid w:val="001C0A43"/>
    <w:rsid w:val="001C0AD1"/>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142A"/>
    <w:rsid w:val="001E2C93"/>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45F0"/>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BC1"/>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A46"/>
    <w:rsid w:val="00276E87"/>
    <w:rsid w:val="0027722B"/>
    <w:rsid w:val="0027735E"/>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2A31"/>
    <w:rsid w:val="002A5FC0"/>
    <w:rsid w:val="002A6265"/>
    <w:rsid w:val="002A6967"/>
    <w:rsid w:val="002A6B2C"/>
    <w:rsid w:val="002A7091"/>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7E1"/>
    <w:rsid w:val="00305E15"/>
    <w:rsid w:val="00306C92"/>
    <w:rsid w:val="0030747C"/>
    <w:rsid w:val="00307623"/>
    <w:rsid w:val="003078AB"/>
    <w:rsid w:val="00307E2F"/>
    <w:rsid w:val="00312AC1"/>
    <w:rsid w:val="00313528"/>
    <w:rsid w:val="00313C3D"/>
    <w:rsid w:val="00314850"/>
    <w:rsid w:val="00314AEA"/>
    <w:rsid w:val="003155C6"/>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04A"/>
    <w:rsid w:val="00342317"/>
    <w:rsid w:val="00342E95"/>
    <w:rsid w:val="003435A4"/>
    <w:rsid w:val="00343D45"/>
    <w:rsid w:val="00344672"/>
    <w:rsid w:val="00345EAE"/>
    <w:rsid w:val="003461CF"/>
    <w:rsid w:val="003464CC"/>
    <w:rsid w:val="00346841"/>
    <w:rsid w:val="00347779"/>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4BC2"/>
    <w:rsid w:val="003A55B9"/>
    <w:rsid w:val="003A5A08"/>
    <w:rsid w:val="003A660B"/>
    <w:rsid w:val="003A699A"/>
    <w:rsid w:val="003A6D40"/>
    <w:rsid w:val="003A7334"/>
    <w:rsid w:val="003A747B"/>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29F"/>
    <w:rsid w:val="003E233F"/>
    <w:rsid w:val="003E30DC"/>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64A"/>
    <w:rsid w:val="00466FF1"/>
    <w:rsid w:val="0046710D"/>
    <w:rsid w:val="00467555"/>
    <w:rsid w:val="004677BC"/>
    <w:rsid w:val="00467B85"/>
    <w:rsid w:val="00467E14"/>
    <w:rsid w:val="004709D3"/>
    <w:rsid w:val="00472220"/>
    <w:rsid w:val="0047302C"/>
    <w:rsid w:val="004733AB"/>
    <w:rsid w:val="00473DCD"/>
    <w:rsid w:val="004743D4"/>
    <w:rsid w:val="00474B2E"/>
    <w:rsid w:val="00475E3A"/>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12DE"/>
    <w:rsid w:val="004A15FC"/>
    <w:rsid w:val="004A1797"/>
    <w:rsid w:val="004A1EC2"/>
    <w:rsid w:val="004A2991"/>
    <w:rsid w:val="004A2B3E"/>
    <w:rsid w:val="004A2C18"/>
    <w:rsid w:val="004A3CB3"/>
    <w:rsid w:val="004A4075"/>
    <w:rsid w:val="004A4C0F"/>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2D12"/>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7F3"/>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D0"/>
    <w:rsid w:val="005376FD"/>
    <w:rsid w:val="0053794D"/>
    <w:rsid w:val="00537CA5"/>
    <w:rsid w:val="00540FDC"/>
    <w:rsid w:val="005418D2"/>
    <w:rsid w:val="00541BC6"/>
    <w:rsid w:val="00542695"/>
    <w:rsid w:val="0054375F"/>
    <w:rsid w:val="005445D8"/>
    <w:rsid w:val="005451E9"/>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222"/>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1D7"/>
    <w:rsid w:val="005B0422"/>
    <w:rsid w:val="005B1820"/>
    <w:rsid w:val="005B185A"/>
    <w:rsid w:val="005B2ABD"/>
    <w:rsid w:val="005B37C7"/>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B50"/>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3E8"/>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5871"/>
    <w:rsid w:val="006864D3"/>
    <w:rsid w:val="006868ED"/>
    <w:rsid w:val="00686FD8"/>
    <w:rsid w:val="006874DD"/>
    <w:rsid w:val="00690503"/>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5DC"/>
    <w:rsid w:val="006F6829"/>
    <w:rsid w:val="006F6893"/>
    <w:rsid w:val="006F7D34"/>
    <w:rsid w:val="00700527"/>
    <w:rsid w:val="007012AA"/>
    <w:rsid w:val="00701766"/>
    <w:rsid w:val="00702142"/>
    <w:rsid w:val="007022BE"/>
    <w:rsid w:val="00702F24"/>
    <w:rsid w:val="00703991"/>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0637"/>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DC2"/>
    <w:rsid w:val="00750402"/>
    <w:rsid w:val="007508A8"/>
    <w:rsid w:val="007528F3"/>
    <w:rsid w:val="00752C2C"/>
    <w:rsid w:val="00753DE8"/>
    <w:rsid w:val="007557D0"/>
    <w:rsid w:val="007559D9"/>
    <w:rsid w:val="007560DC"/>
    <w:rsid w:val="007562A2"/>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3B2"/>
    <w:rsid w:val="007674C9"/>
    <w:rsid w:val="00771296"/>
    <w:rsid w:val="00773A48"/>
    <w:rsid w:val="00773BEF"/>
    <w:rsid w:val="00773D1D"/>
    <w:rsid w:val="00773E06"/>
    <w:rsid w:val="0077426B"/>
    <w:rsid w:val="0077457A"/>
    <w:rsid w:val="00776410"/>
    <w:rsid w:val="00776723"/>
    <w:rsid w:val="00777B54"/>
    <w:rsid w:val="00781A4B"/>
    <w:rsid w:val="0078231E"/>
    <w:rsid w:val="00784AAC"/>
    <w:rsid w:val="00784B1D"/>
    <w:rsid w:val="00784C68"/>
    <w:rsid w:val="007851BF"/>
    <w:rsid w:val="007861A8"/>
    <w:rsid w:val="0078660E"/>
    <w:rsid w:val="0079025A"/>
    <w:rsid w:val="00790A39"/>
    <w:rsid w:val="00790AAA"/>
    <w:rsid w:val="00790D6D"/>
    <w:rsid w:val="0079117A"/>
    <w:rsid w:val="00791263"/>
    <w:rsid w:val="00791CAF"/>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8C1"/>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4D36"/>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55C"/>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12D"/>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62C2"/>
    <w:rsid w:val="008B6C92"/>
    <w:rsid w:val="008B78FC"/>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694"/>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2769"/>
    <w:rsid w:val="00924645"/>
    <w:rsid w:val="00924D67"/>
    <w:rsid w:val="00924E47"/>
    <w:rsid w:val="009253C4"/>
    <w:rsid w:val="009259A7"/>
    <w:rsid w:val="00925D77"/>
    <w:rsid w:val="00925F47"/>
    <w:rsid w:val="00927865"/>
    <w:rsid w:val="00927AB7"/>
    <w:rsid w:val="00927CC8"/>
    <w:rsid w:val="0093100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66E"/>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6886"/>
    <w:rsid w:val="0095764B"/>
    <w:rsid w:val="00957A77"/>
    <w:rsid w:val="009617E6"/>
    <w:rsid w:val="0096287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1D35"/>
    <w:rsid w:val="009B306E"/>
    <w:rsid w:val="009B31C0"/>
    <w:rsid w:val="009B4152"/>
    <w:rsid w:val="009B452B"/>
    <w:rsid w:val="009B45EA"/>
    <w:rsid w:val="009B647A"/>
    <w:rsid w:val="009B7D51"/>
    <w:rsid w:val="009C01DC"/>
    <w:rsid w:val="009C0FFB"/>
    <w:rsid w:val="009C1017"/>
    <w:rsid w:val="009C1021"/>
    <w:rsid w:val="009C12FA"/>
    <w:rsid w:val="009C1B8C"/>
    <w:rsid w:val="009C1D80"/>
    <w:rsid w:val="009C232C"/>
    <w:rsid w:val="009C2533"/>
    <w:rsid w:val="009C360E"/>
    <w:rsid w:val="009C41D0"/>
    <w:rsid w:val="009C78B4"/>
    <w:rsid w:val="009C7E15"/>
    <w:rsid w:val="009D0E75"/>
    <w:rsid w:val="009D1359"/>
    <w:rsid w:val="009D15E8"/>
    <w:rsid w:val="009D1A1D"/>
    <w:rsid w:val="009D1CD9"/>
    <w:rsid w:val="009D29EF"/>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1FFA"/>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1A30"/>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46A9"/>
    <w:rsid w:val="00A655E3"/>
    <w:rsid w:val="00A65BED"/>
    <w:rsid w:val="00A663C5"/>
    <w:rsid w:val="00A702DB"/>
    <w:rsid w:val="00A706D2"/>
    <w:rsid w:val="00A706D7"/>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2E73"/>
    <w:rsid w:val="00A932CD"/>
    <w:rsid w:val="00A94FBE"/>
    <w:rsid w:val="00A9508D"/>
    <w:rsid w:val="00A96EC3"/>
    <w:rsid w:val="00A96F1D"/>
    <w:rsid w:val="00AA182A"/>
    <w:rsid w:val="00AA295F"/>
    <w:rsid w:val="00AA2FA3"/>
    <w:rsid w:val="00AA650C"/>
    <w:rsid w:val="00AA6B45"/>
    <w:rsid w:val="00AA6EF7"/>
    <w:rsid w:val="00AA7947"/>
    <w:rsid w:val="00AA79D4"/>
    <w:rsid w:val="00AB07EE"/>
    <w:rsid w:val="00AB0E9C"/>
    <w:rsid w:val="00AB12D3"/>
    <w:rsid w:val="00AB1A04"/>
    <w:rsid w:val="00AB25B9"/>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E9B"/>
    <w:rsid w:val="00AF6AC9"/>
    <w:rsid w:val="00AF7037"/>
    <w:rsid w:val="00AF7825"/>
    <w:rsid w:val="00AF79C7"/>
    <w:rsid w:val="00B028EC"/>
    <w:rsid w:val="00B02E0D"/>
    <w:rsid w:val="00B02E4F"/>
    <w:rsid w:val="00B032F5"/>
    <w:rsid w:val="00B0365D"/>
    <w:rsid w:val="00B04397"/>
    <w:rsid w:val="00B0582E"/>
    <w:rsid w:val="00B06E46"/>
    <w:rsid w:val="00B07860"/>
    <w:rsid w:val="00B078E2"/>
    <w:rsid w:val="00B1012C"/>
    <w:rsid w:val="00B1042E"/>
    <w:rsid w:val="00B104E6"/>
    <w:rsid w:val="00B1067D"/>
    <w:rsid w:val="00B109B5"/>
    <w:rsid w:val="00B118AA"/>
    <w:rsid w:val="00B11A69"/>
    <w:rsid w:val="00B12316"/>
    <w:rsid w:val="00B145EB"/>
    <w:rsid w:val="00B1513E"/>
    <w:rsid w:val="00B15797"/>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1BA1"/>
    <w:rsid w:val="00B42332"/>
    <w:rsid w:val="00B42F21"/>
    <w:rsid w:val="00B43C4A"/>
    <w:rsid w:val="00B4419B"/>
    <w:rsid w:val="00B4499A"/>
    <w:rsid w:val="00B44F0D"/>
    <w:rsid w:val="00B466D5"/>
    <w:rsid w:val="00B467BD"/>
    <w:rsid w:val="00B46FFF"/>
    <w:rsid w:val="00B50792"/>
    <w:rsid w:val="00B517D9"/>
    <w:rsid w:val="00B519E4"/>
    <w:rsid w:val="00B52908"/>
    <w:rsid w:val="00B53746"/>
    <w:rsid w:val="00B548D8"/>
    <w:rsid w:val="00B55A80"/>
    <w:rsid w:val="00B57D29"/>
    <w:rsid w:val="00B57DD9"/>
    <w:rsid w:val="00B602DD"/>
    <w:rsid w:val="00B61BD2"/>
    <w:rsid w:val="00B620B4"/>
    <w:rsid w:val="00B62915"/>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28E2"/>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AFC"/>
    <w:rsid w:val="00BD3C46"/>
    <w:rsid w:val="00BD42E4"/>
    <w:rsid w:val="00BD498E"/>
    <w:rsid w:val="00BD499B"/>
    <w:rsid w:val="00BD4BC6"/>
    <w:rsid w:val="00BD4DFD"/>
    <w:rsid w:val="00BD5DCE"/>
    <w:rsid w:val="00BD66CA"/>
    <w:rsid w:val="00BE0D4E"/>
    <w:rsid w:val="00BE0F04"/>
    <w:rsid w:val="00BE149C"/>
    <w:rsid w:val="00BE3B37"/>
    <w:rsid w:val="00BE3D06"/>
    <w:rsid w:val="00BE4467"/>
    <w:rsid w:val="00BE4BBC"/>
    <w:rsid w:val="00BE5254"/>
    <w:rsid w:val="00BE5332"/>
    <w:rsid w:val="00BE5437"/>
    <w:rsid w:val="00BE781A"/>
    <w:rsid w:val="00BE7E7C"/>
    <w:rsid w:val="00BE7E8E"/>
    <w:rsid w:val="00BF0625"/>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4AAF"/>
    <w:rsid w:val="00C9539A"/>
    <w:rsid w:val="00C95A0A"/>
    <w:rsid w:val="00C95D4A"/>
    <w:rsid w:val="00C96134"/>
    <w:rsid w:val="00C97889"/>
    <w:rsid w:val="00C97DE8"/>
    <w:rsid w:val="00CA10F7"/>
    <w:rsid w:val="00CA22E2"/>
    <w:rsid w:val="00CA2AF4"/>
    <w:rsid w:val="00CA32A1"/>
    <w:rsid w:val="00CA3BCF"/>
    <w:rsid w:val="00CA3E97"/>
    <w:rsid w:val="00CA4E3C"/>
    <w:rsid w:val="00CA5E30"/>
    <w:rsid w:val="00CA702C"/>
    <w:rsid w:val="00CB120F"/>
    <w:rsid w:val="00CB139A"/>
    <w:rsid w:val="00CB16E2"/>
    <w:rsid w:val="00CB1702"/>
    <w:rsid w:val="00CB1EC8"/>
    <w:rsid w:val="00CB2769"/>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4511"/>
    <w:rsid w:val="00CD5EC1"/>
    <w:rsid w:val="00CD67B3"/>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5889"/>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77D7E"/>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322"/>
    <w:rsid w:val="00D9150E"/>
    <w:rsid w:val="00D91969"/>
    <w:rsid w:val="00D920AD"/>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5D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1E0"/>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B6A"/>
    <w:rsid w:val="00E45E72"/>
    <w:rsid w:val="00E46825"/>
    <w:rsid w:val="00E46D9D"/>
    <w:rsid w:val="00E4780A"/>
    <w:rsid w:val="00E50250"/>
    <w:rsid w:val="00E51EF3"/>
    <w:rsid w:val="00E52160"/>
    <w:rsid w:val="00E525B1"/>
    <w:rsid w:val="00E52F7E"/>
    <w:rsid w:val="00E53FBB"/>
    <w:rsid w:val="00E54771"/>
    <w:rsid w:val="00E55D43"/>
    <w:rsid w:val="00E55DAD"/>
    <w:rsid w:val="00E57BBE"/>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12E"/>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21"/>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3BB"/>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21A"/>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89B"/>
    <w:rsid w:val="00FB5A11"/>
    <w:rsid w:val="00FB764C"/>
    <w:rsid w:val="00FB7715"/>
    <w:rsid w:val="00FB7BEB"/>
    <w:rsid w:val="00FB7C43"/>
    <w:rsid w:val="00FC0A76"/>
    <w:rsid w:val="00FC1323"/>
    <w:rsid w:val="00FC39A2"/>
    <w:rsid w:val="00FC3A6B"/>
    <w:rsid w:val="00FC3CE8"/>
    <w:rsid w:val="00FC4183"/>
    <w:rsid w:val="00FC4559"/>
    <w:rsid w:val="00FC514D"/>
    <w:rsid w:val="00FC5B07"/>
    <w:rsid w:val="00FC5FB0"/>
    <w:rsid w:val="00FC696B"/>
    <w:rsid w:val="00FC69E5"/>
    <w:rsid w:val="00FD0042"/>
    <w:rsid w:val="00FD0DFF"/>
    <w:rsid w:val="00FD1739"/>
    <w:rsid w:val="00FD199C"/>
    <w:rsid w:val="00FD2133"/>
    <w:rsid w:val="00FD24E7"/>
    <w:rsid w:val="00FD2589"/>
    <w:rsid w:val="00FD2623"/>
    <w:rsid w:val="00FD3F04"/>
    <w:rsid w:val="00FD414E"/>
    <w:rsid w:val="00FD4676"/>
    <w:rsid w:val="00FD4C03"/>
    <w:rsid w:val="00FD5395"/>
    <w:rsid w:val="00FD676C"/>
    <w:rsid w:val="00FD6E61"/>
    <w:rsid w:val="00FD7D09"/>
    <w:rsid w:val="00FE0CD0"/>
    <w:rsid w:val="00FE1F25"/>
    <w:rsid w:val="00FE246D"/>
    <w:rsid w:val="00FE24EA"/>
    <w:rsid w:val="00FE5455"/>
    <w:rsid w:val="00FE5E40"/>
    <w:rsid w:val="00FF041A"/>
    <w:rsid w:val="00FF07DC"/>
    <w:rsid w:val="00FF0CD3"/>
    <w:rsid w:val="00FF1A16"/>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qFormat/>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Word___1.doc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D1802-1E26-4E6C-9128-D4C78E0E6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2389</TotalTime>
  <Pages>6</Pages>
  <Words>1602</Words>
  <Characters>9137</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10718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294</cp:revision>
  <cp:lastPrinted>2017-01-31T11:04:00Z</cp:lastPrinted>
  <dcterms:created xsi:type="dcterms:W3CDTF">2023-10-30T07:08:00Z</dcterms:created>
  <dcterms:modified xsi:type="dcterms:W3CDTF">2025-03-28T11:45:00Z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